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4D557D" w14:textId="77777777" w:rsidR="003A5E59" w:rsidRPr="00B75029" w:rsidRDefault="003A5E59" w:rsidP="008B2AFC">
      <w:pPr>
        <w:jc w:val="center"/>
        <w:outlineLvl w:val="0"/>
        <w:rPr>
          <w:b/>
          <w:sz w:val="28"/>
        </w:rPr>
      </w:pPr>
      <w:r w:rsidRPr="00B75029">
        <w:rPr>
          <w:b/>
          <w:sz w:val="28"/>
        </w:rPr>
        <w:t>АДМИНИСТРАЦИЯ ГОРОДА БЕРДСКА</w:t>
      </w:r>
    </w:p>
    <w:p w14:paraId="3ED5963E" w14:textId="77777777" w:rsidR="003A5E59" w:rsidRPr="00B75029" w:rsidRDefault="003A5E59" w:rsidP="003A5E59">
      <w:pPr>
        <w:jc w:val="center"/>
        <w:rPr>
          <w:b/>
          <w:sz w:val="28"/>
        </w:rPr>
      </w:pPr>
    </w:p>
    <w:p w14:paraId="22F1AFDA" w14:textId="77777777" w:rsidR="003A5E59" w:rsidRPr="00B75029" w:rsidRDefault="003A5E59" w:rsidP="008B2AFC">
      <w:pPr>
        <w:jc w:val="center"/>
        <w:outlineLvl w:val="0"/>
        <w:rPr>
          <w:b/>
          <w:sz w:val="36"/>
          <w:szCs w:val="36"/>
        </w:rPr>
      </w:pPr>
      <w:r w:rsidRPr="00B75029">
        <w:rPr>
          <w:b/>
          <w:sz w:val="36"/>
          <w:szCs w:val="36"/>
        </w:rPr>
        <w:t>ПОСТАНОВЛЕНИЕ</w:t>
      </w:r>
    </w:p>
    <w:p w14:paraId="2CF4042E" w14:textId="77777777" w:rsidR="00081312" w:rsidRPr="00B75029" w:rsidRDefault="00081312" w:rsidP="008B2AFC">
      <w:pPr>
        <w:jc w:val="center"/>
        <w:outlineLvl w:val="0"/>
        <w:rPr>
          <w:b/>
          <w:spacing w:val="52"/>
          <w:sz w:val="28"/>
          <w:szCs w:val="28"/>
        </w:rPr>
      </w:pPr>
    </w:p>
    <w:p w14:paraId="4C0D73EA" w14:textId="765C730B" w:rsidR="00CC7A82" w:rsidRDefault="00043283" w:rsidP="00CC7A82">
      <w:pPr>
        <w:rPr>
          <w:sz w:val="28"/>
        </w:rPr>
      </w:pPr>
      <w:r>
        <w:rPr>
          <w:sz w:val="28"/>
        </w:rPr>
        <w:t>08.04.2025</w:t>
      </w:r>
      <w:r w:rsidR="008619C2" w:rsidRPr="008619C2">
        <w:rPr>
          <w:sz w:val="28"/>
        </w:rPr>
        <w:tab/>
      </w:r>
      <w:r w:rsidR="008619C2" w:rsidRPr="008619C2">
        <w:rPr>
          <w:sz w:val="28"/>
        </w:rPr>
        <w:tab/>
        <w:t xml:space="preserve">                                                                           № </w:t>
      </w:r>
      <w:r>
        <w:rPr>
          <w:sz w:val="28"/>
        </w:rPr>
        <w:t>1147/65</w:t>
      </w:r>
    </w:p>
    <w:p w14:paraId="6E8D1BD7" w14:textId="77777777" w:rsidR="008619C2" w:rsidRPr="00B75029" w:rsidRDefault="008619C2" w:rsidP="00CC7A82">
      <w:pPr>
        <w:rPr>
          <w:b/>
          <w:sz w:val="28"/>
          <w:szCs w:val="28"/>
        </w:rPr>
      </w:pPr>
    </w:p>
    <w:p w14:paraId="3B24B60B" w14:textId="77777777" w:rsidR="00020C28" w:rsidRPr="00B75029" w:rsidRDefault="00020C28" w:rsidP="00CC7A82">
      <w:pPr>
        <w:rPr>
          <w:b/>
          <w:sz w:val="28"/>
          <w:szCs w:val="28"/>
        </w:rPr>
      </w:pPr>
    </w:p>
    <w:p w14:paraId="0A689C44" w14:textId="77777777" w:rsidR="00256F70" w:rsidRDefault="00CC7A82" w:rsidP="006D40D9">
      <w:pPr>
        <w:tabs>
          <w:tab w:val="left" w:pos="709"/>
        </w:tabs>
        <w:jc w:val="center"/>
        <w:rPr>
          <w:sz w:val="28"/>
          <w:szCs w:val="28"/>
        </w:rPr>
      </w:pPr>
      <w:r w:rsidRPr="00B75029">
        <w:rPr>
          <w:sz w:val="28"/>
          <w:szCs w:val="28"/>
        </w:rPr>
        <w:t xml:space="preserve">О </w:t>
      </w:r>
      <w:r w:rsidR="00A17F72" w:rsidRPr="00B75029">
        <w:rPr>
          <w:sz w:val="28"/>
          <w:szCs w:val="28"/>
        </w:rPr>
        <w:t xml:space="preserve">внесении изменений в постановление администрации города Бердска </w:t>
      </w:r>
    </w:p>
    <w:p w14:paraId="6A3F8F21" w14:textId="77777777" w:rsidR="005B2D27" w:rsidRPr="00B75029" w:rsidRDefault="00A17F72" w:rsidP="006D40D9">
      <w:pPr>
        <w:tabs>
          <w:tab w:val="left" w:pos="709"/>
        </w:tabs>
        <w:jc w:val="center"/>
        <w:rPr>
          <w:sz w:val="28"/>
          <w:szCs w:val="28"/>
        </w:rPr>
      </w:pPr>
      <w:r w:rsidRPr="00B75029">
        <w:rPr>
          <w:sz w:val="28"/>
          <w:szCs w:val="28"/>
        </w:rPr>
        <w:t>от 2</w:t>
      </w:r>
      <w:r w:rsidR="0006596E">
        <w:rPr>
          <w:sz w:val="28"/>
          <w:szCs w:val="28"/>
        </w:rPr>
        <w:t>0</w:t>
      </w:r>
      <w:r w:rsidRPr="00B75029">
        <w:rPr>
          <w:sz w:val="28"/>
          <w:szCs w:val="28"/>
        </w:rPr>
        <w:t>.0</w:t>
      </w:r>
      <w:r w:rsidR="0006596E">
        <w:rPr>
          <w:sz w:val="28"/>
          <w:szCs w:val="28"/>
        </w:rPr>
        <w:t>9</w:t>
      </w:r>
      <w:r w:rsidRPr="00B75029">
        <w:rPr>
          <w:sz w:val="28"/>
          <w:szCs w:val="28"/>
        </w:rPr>
        <w:t>.201</w:t>
      </w:r>
      <w:r w:rsidR="0006596E">
        <w:rPr>
          <w:sz w:val="28"/>
          <w:szCs w:val="28"/>
        </w:rPr>
        <w:t>3</w:t>
      </w:r>
      <w:r w:rsidRPr="00B75029">
        <w:rPr>
          <w:sz w:val="28"/>
          <w:szCs w:val="28"/>
        </w:rPr>
        <w:t xml:space="preserve"> № </w:t>
      </w:r>
      <w:r w:rsidR="0006596E">
        <w:rPr>
          <w:sz w:val="28"/>
          <w:szCs w:val="28"/>
        </w:rPr>
        <w:t>3</w:t>
      </w:r>
      <w:r w:rsidR="00BB38A3" w:rsidRPr="00B75029">
        <w:rPr>
          <w:sz w:val="28"/>
          <w:szCs w:val="28"/>
        </w:rPr>
        <w:t>7</w:t>
      </w:r>
      <w:r w:rsidR="0006596E">
        <w:rPr>
          <w:sz w:val="28"/>
          <w:szCs w:val="28"/>
        </w:rPr>
        <w:t>07</w:t>
      </w:r>
      <w:r w:rsidRPr="00B75029">
        <w:rPr>
          <w:sz w:val="28"/>
          <w:szCs w:val="28"/>
        </w:rPr>
        <w:t xml:space="preserve"> «О</w:t>
      </w:r>
      <w:r w:rsidR="00BB38A3" w:rsidRPr="00B75029">
        <w:rPr>
          <w:sz w:val="28"/>
          <w:szCs w:val="28"/>
        </w:rPr>
        <w:t xml:space="preserve"> с</w:t>
      </w:r>
      <w:r w:rsidR="00751D8C">
        <w:rPr>
          <w:sz w:val="28"/>
          <w:szCs w:val="28"/>
        </w:rPr>
        <w:t>анитарно-противоэпидемической</w:t>
      </w:r>
      <w:r w:rsidR="008F3606">
        <w:rPr>
          <w:sz w:val="28"/>
          <w:szCs w:val="28"/>
        </w:rPr>
        <w:t xml:space="preserve"> комиссии администрации города Бердска</w:t>
      </w:r>
      <w:r w:rsidRPr="00B75029">
        <w:rPr>
          <w:sz w:val="28"/>
          <w:szCs w:val="28"/>
        </w:rPr>
        <w:t>»</w:t>
      </w:r>
    </w:p>
    <w:p w14:paraId="2362C832" w14:textId="77777777" w:rsidR="005B2D27" w:rsidRPr="00B75029" w:rsidRDefault="005B2D27" w:rsidP="000B21B9">
      <w:pPr>
        <w:jc w:val="center"/>
        <w:rPr>
          <w:sz w:val="28"/>
          <w:szCs w:val="28"/>
        </w:rPr>
      </w:pPr>
    </w:p>
    <w:p w14:paraId="1FA6EC86" w14:textId="77777777" w:rsidR="00020C28" w:rsidRPr="00B75029" w:rsidRDefault="00020C28" w:rsidP="00BB0F31">
      <w:pPr>
        <w:tabs>
          <w:tab w:val="left" w:pos="709"/>
        </w:tabs>
        <w:jc w:val="center"/>
        <w:rPr>
          <w:sz w:val="28"/>
          <w:szCs w:val="28"/>
        </w:rPr>
      </w:pPr>
    </w:p>
    <w:p w14:paraId="61CC99A8" w14:textId="77777777" w:rsidR="00D235FE" w:rsidRPr="00B75029" w:rsidRDefault="008F46B7" w:rsidP="00C541E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235FE" w:rsidRPr="00B75029">
        <w:rPr>
          <w:sz w:val="28"/>
          <w:szCs w:val="28"/>
        </w:rPr>
        <w:t xml:space="preserve"> цел</w:t>
      </w:r>
      <w:r>
        <w:rPr>
          <w:sz w:val="28"/>
          <w:szCs w:val="28"/>
        </w:rPr>
        <w:t>ях</w:t>
      </w:r>
      <w:r w:rsidR="00BB0F31">
        <w:rPr>
          <w:sz w:val="28"/>
          <w:szCs w:val="28"/>
        </w:rPr>
        <w:t xml:space="preserve"> </w:t>
      </w:r>
      <w:r w:rsidR="00A17F72" w:rsidRPr="00B75029">
        <w:rPr>
          <w:sz w:val="28"/>
          <w:szCs w:val="28"/>
        </w:rPr>
        <w:t>приведения в соответствие кадровым изменениям</w:t>
      </w:r>
      <w:r w:rsidR="00D005ED">
        <w:rPr>
          <w:sz w:val="28"/>
          <w:szCs w:val="28"/>
        </w:rPr>
        <w:t xml:space="preserve"> </w:t>
      </w:r>
    </w:p>
    <w:p w14:paraId="012FBF17" w14:textId="77777777" w:rsidR="004C0B7F" w:rsidRDefault="00D235FE" w:rsidP="004C0B7F">
      <w:pPr>
        <w:ind w:right="-5"/>
        <w:jc w:val="both"/>
        <w:outlineLvl w:val="0"/>
        <w:rPr>
          <w:sz w:val="28"/>
          <w:szCs w:val="28"/>
        </w:rPr>
      </w:pPr>
      <w:r w:rsidRPr="00B75029">
        <w:rPr>
          <w:sz w:val="28"/>
          <w:szCs w:val="28"/>
        </w:rPr>
        <w:t>ПОСТАНОВЛЯЮ:</w:t>
      </w:r>
    </w:p>
    <w:p w14:paraId="1FC28EE7" w14:textId="77777777" w:rsidR="000B21B9" w:rsidRPr="008F46B7" w:rsidRDefault="006D40D9" w:rsidP="00783D8B">
      <w:pPr>
        <w:ind w:firstLine="709"/>
        <w:jc w:val="both"/>
        <w:outlineLvl w:val="0"/>
        <w:rPr>
          <w:sz w:val="28"/>
          <w:szCs w:val="28"/>
        </w:rPr>
      </w:pPr>
      <w:r w:rsidRPr="00B75029">
        <w:rPr>
          <w:sz w:val="28"/>
          <w:szCs w:val="28"/>
        </w:rPr>
        <w:t>1.</w:t>
      </w:r>
      <w:r w:rsidR="004C0B7F">
        <w:rPr>
          <w:sz w:val="28"/>
          <w:szCs w:val="28"/>
        </w:rPr>
        <w:t xml:space="preserve"> </w:t>
      </w:r>
      <w:r w:rsidR="00A17F72" w:rsidRPr="00B75029">
        <w:rPr>
          <w:sz w:val="28"/>
          <w:szCs w:val="28"/>
        </w:rPr>
        <w:t xml:space="preserve">Внести </w:t>
      </w:r>
      <w:r w:rsidR="009A4399">
        <w:rPr>
          <w:sz w:val="28"/>
          <w:szCs w:val="28"/>
        </w:rPr>
        <w:t xml:space="preserve">изменения </w:t>
      </w:r>
      <w:r w:rsidR="00A17423" w:rsidRPr="00B75029">
        <w:rPr>
          <w:sz w:val="28"/>
          <w:szCs w:val="28"/>
        </w:rPr>
        <w:t xml:space="preserve">в постановление администрации города Бердска от </w:t>
      </w:r>
      <w:r w:rsidR="00962233" w:rsidRPr="00B75029">
        <w:rPr>
          <w:sz w:val="28"/>
          <w:szCs w:val="28"/>
        </w:rPr>
        <w:t>2</w:t>
      </w:r>
      <w:r w:rsidR="00DC1F36">
        <w:rPr>
          <w:sz w:val="28"/>
          <w:szCs w:val="28"/>
        </w:rPr>
        <w:t>0</w:t>
      </w:r>
      <w:r w:rsidR="00962233" w:rsidRPr="00B75029">
        <w:rPr>
          <w:sz w:val="28"/>
          <w:szCs w:val="28"/>
        </w:rPr>
        <w:t>.0</w:t>
      </w:r>
      <w:r w:rsidR="00DC1F36">
        <w:rPr>
          <w:sz w:val="28"/>
          <w:szCs w:val="28"/>
        </w:rPr>
        <w:t>9</w:t>
      </w:r>
      <w:r w:rsidR="00962233" w:rsidRPr="00B75029">
        <w:rPr>
          <w:sz w:val="28"/>
          <w:szCs w:val="28"/>
        </w:rPr>
        <w:t>.</w:t>
      </w:r>
      <w:r w:rsidR="00962233" w:rsidRPr="008F46B7">
        <w:rPr>
          <w:sz w:val="28"/>
          <w:szCs w:val="28"/>
        </w:rPr>
        <w:t>201</w:t>
      </w:r>
      <w:r w:rsidR="00DC1F36">
        <w:rPr>
          <w:sz w:val="28"/>
          <w:szCs w:val="28"/>
        </w:rPr>
        <w:t>3</w:t>
      </w:r>
      <w:r w:rsidR="00962233" w:rsidRPr="008F46B7">
        <w:rPr>
          <w:sz w:val="28"/>
          <w:szCs w:val="28"/>
        </w:rPr>
        <w:t xml:space="preserve"> № </w:t>
      </w:r>
      <w:r w:rsidR="00DC1F36">
        <w:rPr>
          <w:sz w:val="28"/>
          <w:szCs w:val="28"/>
        </w:rPr>
        <w:t>3707</w:t>
      </w:r>
      <w:r w:rsidR="00962233" w:rsidRPr="008F46B7">
        <w:rPr>
          <w:sz w:val="28"/>
          <w:szCs w:val="28"/>
        </w:rPr>
        <w:t xml:space="preserve"> «О</w:t>
      </w:r>
      <w:r w:rsidR="00187B8F">
        <w:rPr>
          <w:sz w:val="28"/>
          <w:szCs w:val="28"/>
        </w:rPr>
        <w:t xml:space="preserve"> </w:t>
      </w:r>
      <w:r w:rsidR="00DC1F36" w:rsidRPr="00B75029">
        <w:rPr>
          <w:sz w:val="28"/>
          <w:szCs w:val="28"/>
        </w:rPr>
        <w:t>с</w:t>
      </w:r>
      <w:r w:rsidR="00DC1F36">
        <w:rPr>
          <w:sz w:val="28"/>
          <w:szCs w:val="28"/>
        </w:rPr>
        <w:t>анитарно-противоэпидемической комиссии администрации города Бердска</w:t>
      </w:r>
      <w:r w:rsidR="00962233" w:rsidRPr="008F46B7">
        <w:rPr>
          <w:sz w:val="28"/>
          <w:szCs w:val="28"/>
        </w:rPr>
        <w:t>»</w:t>
      </w:r>
      <w:r w:rsidR="00783D8B">
        <w:rPr>
          <w:sz w:val="28"/>
          <w:szCs w:val="28"/>
        </w:rPr>
        <w:t xml:space="preserve">, изложив </w:t>
      </w:r>
      <w:r w:rsidR="00A17423" w:rsidRPr="008F46B7">
        <w:rPr>
          <w:sz w:val="28"/>
          <w:szCs w:val="28"/>
        </w:rPr>
        <w:t>приложение</w:t>
      </w:r>
      <w:r w:rsidR="002525C1">
        <w:rPr>
          <w:sz w:val="28"/>
          <w:szCs w:val="28"/>
        </w:rPr>
        <w:t xml:space="preserve"> №1</w:t>
      </w:r>
      <w:r w:rsidR="00783D8B">
        <w:rPr>
          <w:sz w:val="28"/>
          <w:szCs w:val="28"/>
        </w:rPr>
        <w:t xml:space="preserve"> к постановлению</w:t>
      </w:r>
      <w:r w:rsidR="00020C28" w:rsidRPr="008F46B7">
        <w:rPr>
          <w:sz w:val="28"/>
          <w:szCs w:val="28"/>
        </w:rPr>
        <w:t xml:space="preserve"> в новой редакции</w:t>
      </w:r>
      <w:r w:rsidR="00BB0F31">
        <w:rPr>
          <w:sz w:val="28"/>
          <w:szCs w:val="28"/>
        </w:rPr>
        <w:t xml:space="preserve"> </w:t>
      </w:r>
      <w:r w:rsidR="00A17423" w:rsidRPr="008F46B7">
        <w:rPr>
          <w:sz w:val="28"/>
          <w:szCs w:val="28"/>
        </w:rPr>
        <w:t>согласно приложению.</w:t>
      </w:r>
    </w:p>
    <w:p w14:paraId="05F0FA95" w14:textId="42DC00BC" w:rsidR="008F46B7" w:rsidRPr="008F46B7" w:rsidRDefault="008F46B7" w:rsidP="00E12E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46B7">
        <w:rPr>
          <w:sz w:val="28"/>
          <w:szCs w:val="28"/>
        </w:rPr>
        <w:t>2.</w:t>
      </w:r>
      <w:r w:rsidR="004C0B7F">
        <w:rPr>
          <w:sz w:val="28"/>
          <w:szCs w:val="28"/>
        </w:rPr>
        <w:t xml:space="preserve"> </w:t>
      </w:r>
      <w:r w:rsidRPr="008F46B7">
        <w:rPr>
          <w:sz w:val="28"/>
          <w:szCs w:val="28"/>
        </w:rPr>
        <w:t>Считать утратившим силу постановлени</w:t>
      </w:r>
      <w:r w:rsidR="00F8552A">
        <w:rPr>
          <w:sz w:val="28"/>
          <w:szCs w:val="28"/>
        </w:rPr>
        <w:t>е</w:t>
      </w:r>
      <w:r w:rsidRPr="008F46B7">
        <w:rPr>
          <w:sz w:val="28"/>
          <w:szCs w:val="28"/>
        </w:rPr>
        <w:t xml:space="preserve"> администрации города Бердска от </w:t>
      </w:r>
      <w:r w:rsidR="008619C2" w:rsidRPr="008619C2">
        <w:rPr>
          <w:sz w:val="28"/>
          <w:szCs w:val="28"/>
        </w:rPr>
        <w:t>10</w:t>
      </w:r>
      <w:r w:rsidR="007371BE">
        <w:rPr>
          <w:sz w:val="28"/>
          <w:szCs w:val="28"/>
        </w:rPr>
        <w:t>.</w:t>
      </w:r>
      <w:r w:rsidR="00984CC1" w:rsidRPr="00984CC1">
        <w:rPr>
          <w:sz w:val="28"/>
          <w:szCs w:val="28"/>
        </w:rPr>
        <w:t>0</w:t>
      </w:r>
      <w:r w:rsidR="008619C2" w:rsidRPr="008619C2">
        <w:rPr>
          <w:sz w:val="28"/>
          <w:szCs w:val="28"/>
        </w:rPr>
        <w:t>9</w:t>
      </w:r>
      <w:r w:rsidR="007371BE">
        <w:rPr>
          <w:sz w:val="28"/>
          <w:szCs w:val="28"/>
        </w:rPr>
        <w:t>.202</w:t>
      </w:r>
      <w:r w:rsidR="004E7CDF">
        <w:rPr>
          <w:sz w:val="28"/>
          <w:szCs w:val="28"/>
        </w:rPr>
        <w:t>4</w:t>
      </w:r>
      <w:r w:rsidRPr="008F46B7">
        <w:rPr>
          <w:sz w:val="28"/>
          <w:szCs w:val="28"/>
        </w:rPr>
        <w:t xml:space="preserve"> № </w:t>
      </w:r>
      <w:r w:rsidR="008619C2" w:rsidRPr="008619C2">
        <w:rPr>
          <w:sz w:val="28"/>
          <w:szCs w:val="28"/>
        </w:rPr>
        <w:t>3715</w:t>
      </w:r>
      <w:r w:rsidR="00984CC1" w:rsidRPr="00984CC1">
        <w:rPr>
          <w:sz w:val="28"/>
          <w:szCs w:val="28"/>
        </w:rPr>
        <w:t>/65</w:t>
      </w:r>
      <w:r w:rsidRPr="008F46B7">
        <w:rPr>
          <w:sz w:val="28"/>
          <w:szCs w:val="28"/>
        </w:rPr>
        <w:t xml:space="preserve"> «</w:t>
      </w:r>
      <w:r w:rsidR="00BB4A4A">
        <w:rPr>
          <w:sz w:val="28"/>
          <w:szCs w:val="28"/>
        </w:rPr>
        <w:t xml:space="preserve">О внесении изменений в </w:t>
      </w:r>
      <w:r w:rsidR="00BB4A4A" w:rsidRPr="00B75029">
        <w:rPr>
          <w:sz w:val="28"/>
          <w:szCs w:val="28"/>
        </w:rPr>
        <w:t xml:space="preserve">постановление администрации города Бердска от </w:t>
      </w:r>
      <w:r w:rsidR="002E2E07">
        <w:rPr>
          <w:sz w:val="28"/>
          <w:szCs w:val="28"/>
        </w:rPr>
        <w:t>20</w:t>
      </w:r>
      <w:r w:rsidR="00BB4A4A" w:rsidRPr="00B75029">
        <w:rPr>
          <w:sz w:val="28"/>
          <w:szCs w:val="28"/>
        </w:rPr>
        <w:t>.0</w:t>
      </w:r>
      <w:r w:rsidR="002E2E07">
        <w:rPr>
          <w:sz w:val="28"/>
          <w:szCs w:val="28"/>
        </w:rPr>
        <w:t>9</w:t>
      </w:r>
      <w:r w:rsidR="00BB4A4A" w:rsidRPr="00B75029">
        <w:rPr>
          <w:sz w:val="28"/>
          <w:szCs w:val="28"/>
        </w:rPr>
        <w:t>.201</w:t>
      </w:r>
      <w:r w:rsidR="002E2E07">
        <w:rPr>
          <w:sz w:val="28"/>
          <w:szCs w:val="28"/>
        </w:rPr>
        <w:t>3</w:t>
      </w:r>
      <w:r w:rsidR="00BB4A4A" w:rsidRPr="00B75029">
        <w:rPr>
          <w:sz w:val="28"/>
          <w:szCs w:val="28"/>
        </w:rPr>
        <w:t xml:space="preserve"> № </w:t>
      </w:r>
      <w:r w:rsidR="002E2E07">
        <w:rPr>
          <w:sz w:val="28"/>
          <w:szCs w:val="28"/>
        </w:rPr>
        <w:t>3</w:t>
      </w:r>
      <w:r w:rsidR="00BB4A4A" w:rsidRPr="00B75029">
        <w:rPr>
          <w:sz w:val="28"/>
          <w:szCs w:val="28"/>
        </w:rPr>
        <w:t>7</w:t>
      </w:r>
      <w:r w:rsidR="002E2E07">
        <w:rPr>
          <w:sz w:val="28"/>
          <w:szCs w:val="28"/>
        </w:rPr>
        <w:t xml:space="preserve">07 «О создании </w:t>
      </w:r>
      <w:r w:rsidR="002E2E07" w:rsidRPr="00B75029">
        <w:rPr>
          <w:sz w:val="28"/>
          <w:szCs w:val="28"/>
        </w:rPr>
        <w:t>с</w:t>
      </w:r>
      <w:r w:rsidR="002E2E07">
        <w:rPr>
          <w:sz w:val="28"/>
          <w:szCs w:val="28"/>
        </w:rPr>
        <w:t xml:space="preserve">анитарно-противоэпидемической </w:t>
      </w:r>
      <w:r w:rsidR="00BB4A4A" w:rsidRPr="00B75029">
        <w:rPr>
          <w:sz w:val="28"/>
          <w:szCs w:val="28"/>
        </w:rPr>
        <w:t>комиссии</w:t>
      </w:r>
      <w:r w:rsidR="002E2E07">
        <w:rPr>
          <w:sz w:val="28"/>
          <w:szCs w:val="28"/>
        </w:rPr>
        <w:t xml:space="preserve"> администрации города Бердска</w:t>
      </w:r>
      <w:r w:rsidRPr="008F46B7">
        <w:rPr>
          <w:sz w:val="28"/>
          <w:szCs w:val="28"/>
        </w:rPr>
        <w:t xml:space="preserve">».  </w:t>
      </w:r>
    </w:p>
    <w:p w14:paraId="08C9C9C3" w14:textId="6449F01F" w:rsidR="00DB0BB7" w:rsidRPr="00B75029" w:rsidRDefault="008F46B7" w:rsidP="00E12E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F46B7">
        <w:rPr>
          <w:sz w:val="28"/>
          <w:szCs w:val="28"/>
        </w:rPr>
        <w:t>3</w:t>
      </w:r>
      <w:r w:rsidR="006D40D9" w:rsidRPr="008F46B7">
        <w:rPr>
          <w:sz w:val="28"/>
          <w:szCs w:val="28"/>
        </w:rPr>
        <w:t>.</w:t>
      </w:r>
      <w:r w:rsidR="00A85022">
        <w:rPr>
          <w:sz w:val="28"/>
          <w:szCs w:val="28"/>
        </w:rPr>
        <w:t xml:space="preserve"> </w:t>
      </w:r>
      <w:proofErr w:type="gramStart"/>
      <w:r w:rsidR="000B21B9" w:rsidRPr="008F46B7">
        <w:rPr>
          <w:sz w:val="28"/>
          <w:szCs w:val="28"/>
        </w:rPr>
        <w:t>Контроль за</w:t>
      </w:r>
      <w:proofErr w:type="gramEnd"/>
      <w:r w:rsidR="000B21B9" w:rsidRPr="008F46B7">
        <w:rPr>
          <w:sz w:val="28"/>
          <w:szCs w:val="28"/>
        </w:rPr>
        <w:t xml:space="preserve"> исполнением </w:t>
      </w:r>
      <w:r w:rsidR="00676DB5" w:rsidRPr="008F46B7">
        <w:rPr>
          <w:sz w:val="28"/>
          <w:szCs w:val="28"/>
        </w:rPr>
        <w:t xml:space="preserve">настоящего </w:t>
      </w:r>
      <w:r w:rsidR="000B21B9" w:rsidRPr="008F46B7">
        <w:rPr>
          <w:sz w:val="28"/>
          <w:szCs w:val="28"/>
        </w:rPr>
        <w:t>постановления</w:t>
      </w:r>
      <w:r w:rsidR="00BB0F31">
        <w:rPr>
          <w:sz w:val="28"/>
          <w:szCs w:val="28"/>
        </w:rPr>
        <w:t xml:space="preserve"> </w:t>
      </w:r>
      <w:r w:rsidR="000E7160" w:rsidRPr="00B75029">
        <w:rPr>
          <w:sz w:val="28"/>
          <w:szCs w:val="28"/>
        </w:rPr>
        <w:t>возложить</w:t>
      </w:r>
      <w:r w:rsidR="00BB0F31">
        <w:rPr>
          <w:sz w:val="28"/>
          <w:szCs w:val="28"/>
        </w:rPr>
        <w:t xml:space="preserve"> </w:t>
      </w:r>
      <w:r w:rsidR="00DB0BB7" w:rsidRPr="00B75029">
        <w:rPr>
          <w:sz w:val="28"/>
          <w:szCs w:val="28"/>
        </w:rPr>
        <w:t xml:space="preserve">на </w:t>
      </w:r>
      <w:r w:rsidR="00275B15" w:rsidRPr="00B75029">
        <w:rPr>
          <w:sz w:val="28"/>
          <w:szCs w:val="28"/>
        </w:rPr>
        <w:t>за</w:t>
      </w:r>
      <w:r w:rsidR="00DB0BB7" w:rsidRPr="00B75029">
        <w:rPr>
          <w:sz w:val="28"/>
          <w:szCs w:val="28"/>
        </w:rPr>
        <w:t>местителя главы администрации</w:t>
      </w:r>
      <w:r w:rsidR="00B417CF" w:rsidRPr="00B75029">
        <w:rPr>
          <w:sz w:val="28"/>
          <w:szCs w:val="28"/>
        </w:rPr>
        <w:t xml:space="preserve"> по</w:t>
      </w:r>
      <w:r w:rsidR="006D3960">
        <w:rPr>
          <w:sz w:val="28"/>
          <w:szCs w:val="28"/>
        </w:rPr>
        <w:t xml:space="preserve"> социальн</w:t>
      </w:r>
      <w:r w:rsidR="00474632">
        <w:rPr>
          <w:sz w:val="28"/>
          <w:szCs w:val="28"/>
        </w:rPr>
        <w:t>ым</w:t>
      </w:r>
      <w:r w:rsidR="006D3960">
        <w:rPr>
          <w:sz w:val="28"/>
          <w:szCs w:val="28"/>
        </w:rPr>
        <w:t xml:space="preserve"> </w:t>
      </w:r>
      <w:r w:rsidR="00474632">
        <w:rPr>
          <w:sz w:val="28"/>
          <w:szCs w:val="28"/>
        </w:rPr>
        <w:t>вопросам</w:t>
      </w:r>
      <w:r w:rsidR="00BE0297">
        <w:rPr>
          <w:sz w:val="28"/>
          <w:szCs w:val="28"/>
        </w:rPr>
        <w:t xml:space="preserve"> </w:t>
      </w:r>
      <w:proofErr w:type="spellStart"/>
      <w:r w:rsidR="00BE0297">
        <w:rPr>
          <w:sz w:val="28"/>
          <w:szCs w:val="28"/>
        </w:rPr>
        <w:t>Добролюбскую</w:t>
      </w:r>
      <w:proofErr w:type="spellEnd"/>
      <w:r w:rsidR="00BE0297">
        <w:rPr>
          <w:sz w:val="28"/>
          <w:szCs w:val="28"/>
        </w:rPr>
        <w:t xml:space="preserve"> О.В.</w:t>
      </w:r>
    </w:p>
    <w:p w14:paraId="404DEC55" w14:textId="77777777" w:rsidR="00393AF1" w:rsidRPr="00B75029" w:rsidRDefault="00393AF1" w:rsidP="00DB0BB7">
      <w:pPr>
        <w:pStyle w:val="ConsPlusNormal"/>
        <w:widowControl/>
        <w:ind w:firstLine="851"/>
        <w:jc w:val="both"/>
        <w:rPr>
          <w:sz w:val="28"/>
          <w:szCs w:val="28"/>
        </w:rPr>
      </w:pPr>
    </w:p>
    <w:p w14:paraId="08705AB4" w14:textId="77777777" w:rsidR="006D40D9" w:rsidRDefault="006D40D9" w:rsidP="003A1E49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95450B4" w14:textId="77777777" w:rsidR="00F50E15" w:rsidRPr="00B75029" w:rsidRDefault="00F50E15" w:rsidP="003A1E49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2A8F4C4" w14:textId="645A1C42" w:rsidR="00B31D4D" w:rsidRPr="008619C2" w:rsidRDefault="00F50E15" w:rsidP="0061297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31B9F" w:rsidRPr="00B75029">
        <w:rPr>
          <w:sz w:val="28"/>
          <w:szCs w:val="28"/>
        </w:rPr>
        <w:t>лав</w:t>
      </w:r>
      <w:r w:rsidR="007371BE">
        <w:rPr>
          <w:sz w:val="28"/>
          <w:szCs w:val="28"/>
        </w:rPr>
        <w:t>а</w:t>
      </w:r>
      <w:r w:rsidR="00DC32CE">
        <w:rPr>
          <w:sz w:val="28"/>
          <w:szCs w:val="28"/>
        </w:rPr>
        <w:t> </w:t>
      </w:r>
      <w:r w:rsidR="005A10C3" w:rsidRPr="00B75029">
        <w:rPr>
          <w:sz w:val="28"/>
          <w:szCs w:val="28"/>
        </w:rPr>
        <w:t>города</w:t>
      </w:r>
      <w:r w:rsidR="00DC32CE">
        <w:rPr>
          <w:sz w:val="28"/>
          <w:szCs w:val="28"/>
        </w:rPr>
        <w:t> </w:t>
      </w:r>
      <w:r w:rsidR="005A10C3" w:rsidRPr="00B75029">
        <w:rPr>
          <w:sz w:val="28"/>
          <w:szCs w:val="28"/>
        </w:rPr>
        <w:t>Бердска</w:t>
      </w:r>
      <w:r w:rsidR="00BB0F31">
        <w:rPr>
          <w:sz w:val="28"/>
          <w:szCs w:val="28"/>
        </w:rPr>
        <w:t xml:space="preserve">                                            </w:t>
      </w:r>
      <w:r w:rsidR="005F21E2">
        <w:rPr>
          <w:sz w:val="28"/>
          <w:szCs w:val="28"/>
        </w:rPr>
        <w:t xml:space="preserve">  </w:t>
      </w:r>
      <w:r w:rsidR="00BB0F31">
        <w:rPr>
          <w:sz w:val="28"/>
          <w:szCs w:val="28"/>
        </w:rPr>
        <w:t xml:space="preserve">       </w:t>
      </w:r>
      <w:r w:rsidR="00E5643E">
        <w:rPr>
          <w:sz w:val="28"/>
          <w:szCs w:val="28"/>
        </w:rPr>
        <w:t xml:space="preserve">   </w:t>
      </w:r>
      <w:r w:rsidR="00940E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61297F">
        <w:rPr>
          <w:sz w:val="28"/>
          <w:szCs w:val="28"/>
        </w:rPr>
        <w:t xml:space="preserve">  </w:t>
      </w:r>
      <w:r w:rsidR="00F8552A">
        <w:rPr>
          <w:sz w:val="28"/>
          <w:szCs w:val="28"/>
        </w:rPr>
        <w:t xml:space="preserve">   </w:t>
      </w:r>
      <w:r w:rsidR="004D0626" w:rsidRPr="004D0626">
        <w:rPr>
          <w:sz w:val="28"/>
          <w:szCs w:val="28"/>
        </w:rPr>
        <w:t xml:space="preserve"> </w:t>
      </w:r>
      <w:r w:rsidR="00F8552A">
        <w:rPr>
          <w:sz w:val="28"/>
          <w:szCs w:val="28"/>
        </w:rPr>
        <w:t xml:space="preserve">   </w:t>
      </w:r>
      <w:r w:rsidR="007371BE">
        <w:rPr>
          <w:sz w:val="28"/>
          <w:szCs w:val="28"/>
        </w:rPr>
        <w:t xml:space="preserve">      </w:t>
      </w:r>
      <w:r w:rsidR="008619C2">
        <w:rPr>
          <w:sz w:val="28"/>
          <w:szCs w:val="28"/>
        </w:rPr>
        <w:t xml:space="preserve">С.Ю. </w:t>
      </w:r>
      <w:proofErr w:type="spellStart"/>
      <w:r w:rsidR="008619C2">
        <w:rPr>
          <w:sz w:val="28"/>
          <w:szCs w:val="28"/>
        </w:rPr>
        <w:t>Лапицкий</w:t>
      </w:r>
      <w:proofErr w:type="spellEnd"/>
    </w:p>
    <w:p w14:paraId="76C2C1D7" w14:textId="77777777" w:rsidR="00B31D4D" w:rsidRPr="00B75029" w:rsidRDefault="00B31D4D" w:rsidP="00B417CF">
      <w:pPr>
        <w:jc w:val="both"/>
        <w:rPr>
          <w:sz w:val="28"/>
          <w:szCs w:val="28"/>
        </w:rPr>
      </w:pPr>
    </w:p>
    <w:p w14:paraId="28934F9D" w14:textId="77777777" w:rsidR="00B31D4D" w:rsidRPr="00B75029" w:rsidRDefault="00B31D4D" w:rsidP="00B417CF">
      <w:pPr>
        <w:jc w:val="both"/>
        <w:rPr>
          <w:sz w:val="28"/>
          <w:szCs w:val="28"/>
        </w:rPr>
      </w:pPr>
    </w:p>
    <w:p w14:paraId="36621347" w14:textId="77777777" w:rsidR="00B31D4D" w:rsidRPr="00B75029" w:rsidRDefault="00B31D4D" w:rsidP="00B417CF">
      <w:pPr>
        <w:jc w:val="both"/>
        <w:rPr>
          <w:sz w:val="28"/>
          <w:szCs w:val="28"/>
        </w:rPr>
      </w:pPr>
    </w:p>
    <w:p w14:paraId="6B8A4B14" w14:textId="77777777" w:rsidR="00B0458F" w:rsidRPr="00B75029" w:rsidRDefault="00B0458F" w:rsidP="00B417CF">
      <w:pPr>
        <w:jc w:val="both"/>
        <w:rPr>
          <w:sz w:val="28"/>
          <w:szCs w:val="28"/>
        </w:rPr>
      </w:pPr>
    </w:p>
    <w:p w14:paraId="336F38A0" w14:textId="77777777" w:rsidR="00FC0467" w:rsidRPr="00B75029" w:rsidRDefault="00FC0467" w:rsidP="00B417CF">
      <w:pPr>
        <w:jc w:val="both"/>
        <w:rPr>
          <w:sz w:val="28"/>
          <w:szCs w:val="28"/>
        </w:rPr>
      </w:pPr>
    </w:p>
    <w:p w14:paraId="4CDC1D6D" w14:textId="77777777" w:rsidR="00B31D4D" w:rsidRPr="00B75029" w:rsidRDefault="00B31D4D" w:rsidP="00B417CF">
      <w:pPr>
        <w:jc w:val="both"/>
        <w:rPr>
          <w:sz w:val="28"/>
          <w:szCs w:val="28"/>
        </w:rPr>
      </w:pPr>
    </w:p>
    <w:p w14:paraId="3361CD7E" w14:textId="77777777" w:rsidR="00611BBC" w:rsidRPr="00B75029" w:rsidRDefault="00611BBC" w:rsidP="00B417CF">
      <w:pPr>
        <w:jc w:val="both"/>
        <w:rPr>
          <w:sz w:val="28"/>
          <w:szCs w:val="28"/>
        </w:rPr>
      </w:pPr>
    </w:p>
    <w:p w14:paraId="4A152E05" w14:textId="77777777" w:rsidR="00EE7165" w:rsidRPr="00B75029" w:rsidRDefault="00EE7165" w:rsidP="00277C3A"/>
    <w:p w14:paraId="29934817" w14:textId="77777777" w:rsidR="00F17DAA" w:rsidRPr="00B75029" w:rsidRDefault="00F17DAA" w:rsidP="00277C3A"/>
    <w:p w14:paraId="12415EC5" w14:textId="77777777" w:rsidR="00F17DAA" w:rsidRPr="00B75029" w:rsidRDefault="00F17DAA" w:rsidP="00277C3A"/>
    <w:p w14:paraId="70DD58D2" w14:textId="77777777" w:rsidR="00B07101" w:rsidRDefault="00B07101" w:rsidP="00277C3A"/>
    <w:p w14:paraId="76A56566" w14:textId="77777777" w:rsidR="00DC32CE" w:rsidRDefault="00DC32CE" w:rsidP="00277C3A"/>
    <w:p w14:paraId="0D4FC9D1" w14:textId="77777777" w:rsidR="00F50E15" w:rsidRDefault="00F50E15" w:rsidP="00277C3A"/>
    <w:p w14:paraId="48FE0F0C" w14:textId="77777777" w:rsidR="00F50E15" w:rsidRDefault="00F50E15" w:rsidP="00277C3A"/>
    <w:p w14:paraId="6EA4542E" w14:textId="77777777" w:rsidR="00FC0467" w:rsidRPr="00B75029" w:rsidRDefault="00AA448A" w:rsidP="00277C3A">
      <w:r>
        <w:t xml:space="preserve">И.В. </w:t>
      </w:r>
      <w:proofErr w:type="spellStart"/>
      <w:r>
        <w:t>Воркулева</w:t>
      </w:r>
      <w:proofErr w:type="spellEnd"/>
    </w:p>
    <w:p w14:paraId="313E66AB" w14:textId="0C188BAF" w:rsidR="00967BA6" w:rsidRDefault="007371BE" w:rsidP="00967BA6">
      <w:r>
        <w:t>8(38341)</w:t>
      </w:r>
      <w:r w:rsidR="00AA448A">
        <w:t>55062</w:t>
      </w:r>
    </w:p>
    <w:p w14:paraId="1455E89A" w14:textId="77777777" w:rsidR="007371BE" w:rsidRDefault="00BB0F31" w:rsidP="00F50E1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F50E15">
        <w:rPr>
          <w:sz w:val="28"/>
          <w:szCs w:val="28"/>
        </w:rPr>
        <w:t xml:space="preserve">                                </w:t>
      </w:r>
    </w:p>
    <w:p w14:paraId="43A9252A" w14:textId="77777777" w:rsidR="007371BE" w:rsidRDefault="007371BE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1F56EA2" w14:textId="3EC917F7" w:rsidR="00611BBC" w:rsidRPr="00EF3D8C" w:rsidRDefault="00C13AA3" w:rsidP="007371BE">
      <w:pPr>
        <w:ind w:firstLine="6663"/>
        <w:rPr>
          <w:sz w:val="28"/>
          <w:szCs w:val="28"/>
        </w:rPr>
      </w:pPr>
      <w:r w:rsidRPr="00EF3D8C">
        <w:rPr>
          <w:sz w:val="28"/>
          <w:szCs w:val="28"/>
        </w:rPr>
        <w:lastRenderedPageBreak/>
        <w:t>ПРИЛОЖЕНИЕ</w:t>
      </w:r>
    </w:p>
    <w:p w14:paraId="7FA225BF" w14:textId="77777777" w:rsidR="00C13AA3" w:rsidRPr="00EF3D8C" w:rsidRDefault="00C13AA3" w:rsidP="00BC3EBF">
      <w:pPr>
        <w:jc w:val="both"/>
        <w:rPr>
          <w:sz w:val="28"/>
          <w:szCs w:val="28"/>
        </w:rPr>
      </w:pPr>
      <w:r w:rsidRPr="00EF3D8C">
        <w:rPr>
          <w:sz w:val="28"/>
          <w:szCs w:val="28"/>
        </w:rPr>
        <w:t xml:space="preserve">                                                                           </w:t>
      </w:r>
      <w:r w:rsidR="008863B4">
        <w:rPr>
          <w:sz w:val="28"/>
          <w:szCs w:val="28"/>
        </w:rPr>
        <w:t xml:space="preserve">     </w:t>
      </w:r>
      <w:r w:rsidRPr="00EF3D8C">
        <w:rPr>
          <w:sz w:val="28"/>
          <w:szCs w:val="28"/>
        </w:rPr>
        <w:t xml:space="preserve">к постановлению администрации </w:t>
      </w:r>
    </w:p>
    <w:p w14:paraId="0A8F1BFB" w14:textId="77777777" w:rsidR="00C13AA3" w:rsidRPr="00EF3D8C" w:rsidRDefault="00BB0F31" w:rsidP="00BC3E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A721EA">
        <w:rPr>
          <w:sz w:val="28"/>
          <w:szCs w:val="28"/>
        </w:rPr>
        <w:t xml:space="preserve">                             </w:t>
      </w:r>
      <w:r w:rsidR="00D005ED">
        <w:rPr>
          <w:sz w:val="28"/>
          <w:szCs w:val="28"/>
        </w:rPr>
        <w:t xml:space="preserve">    </w:t>
      </w:r>
      <w:r w:rsidR="00C13AA3" w:rsidRPr="00EF3D8C">
        <w:rPr>
          <w:sz w:val="28"/>
          <w:szCs w:val="28"/>
        </w:rPr>
        <w:t>города Бердска</w:t>
      </w:r>
    </w:p>
    <w:p w14:paraId="2F312EF2" w14:textId="459B71E0" w:rsidR="00611BBC" w:rsidRPr="00EF3D8C" w:rsidRDefault="00994646" w:rsidP="00BC3EBF">
      <w:pPr>
        <w:jc w:val="center"/>
        <w:rPr>
          <w:sz w:val="28"/>
          <w:szCs w:val="28"/>
        </w:rPr>
      </w:pPr>
      <w:r w:rsidRPr="00EF3D8C">
        <w:rPr>
          <w:sz w:val="28"/>
          <w:szCs w:val="28"/>
        </w:rPr>
        <w:t xml:space="preserve">                                                                           от </w:t>
      </w:r>
      <w:r w:rsidR="00043283">
        <w:rPr>
          <w:sz w:val="28"/>
          <w:szCs w:val="28"/>
        </w:rPr>
        <w:t>08.04.2025</w:t>
      </w:r>
      <w:bookmarkStart w:id="0" w:name="_GoBack"/>
      <w:bookmarkEnd w:id="0"/>
      <w:r w:rsidR="00DC32CE">
        <w:rPr>
          <w:sz w:val="28"/>
          <w:szCs w:val="28"/>
        </w:rPr>
        <w:t xml:space="preserve"> </w:t>
      </w:r>
      <w:r w:rsidRPr="00EF3D8C">
        <w:rPr>
          <w:sz w:val="28"/>
          <w:szCs w:val="28"/>
        </w:rPr>
        <w:t>№</w:t>
      </w:r>
      <w:r w:rsidR="00F8552A">
        <w:rPr>
          <w:sz w:val="28"/>
          <w:szCs w:val="28"/>
        </w:rPr>
        <w:t xml:space="preserve"> </w:t>
      </w:r>
      <w:r w:rsidR="00043283">
        <w:rPr>
          <w:sz w:val="28"/>
          <w:szCs w:val="28"/>
        </w:rPr>
        <w:t>1147/65</w:t>
      </w:r>
    </w:p>
    <w:p w14:paraId="0CE2CDB0" w14:textId="77777777" w:rsidR="00AA448A" w:rsidRPr="00EF3D8C" w:rsidRDefault="00AA448A" w:rsidP="00BC3EBF">
      <w:pPr>
        <w:jc w:val="center"/>
        <w:rPr>
          <w:sz w:val="28"/>
          <w:szCs w:val="28"/>
        </w:rPr>
      </w:pPr>
    </w:p>
    <w:p w14:paraId="73F98F42" w14:textId="77777777" w:rsidR="00994646" w:rsidRPr="00EF3D8C" w:rsidRDefault="00CE13D2" w:rsidP="00BC3EBF">
      <w:pPr>
        <w:jc w:val="center"/>
        <w:rPr>
          <w:sz w:val="28"/>
          <w:szCs w:val="28"/>
        </w:rPr>
      </w:pPr>
      <w:r w:rsidRPr="00EF3D8C">
        <w:rPr>
          <w:sz w:val="28"/>
          <w:szCs w:val="28"/>
        </w:rPr>
        <w:t xml:space="preserve">                                                                         «ПРИЛОЖЕНИЕ </w:t>
      </w:r>
      <w:r w:rsidR="00F50E15">
        <w:rPr>
          <w:sz w:val="28"/>
          <w:szCs w:val="28"/>
        </w:rPr>
        <w:t>№1</w:t>
      </w:r>
    </w:p>
    <w:p w14:paraId="47F9CB44" w14:textId="77777777" w:rsidR="00CE13D2" w:rsidRPr="00EF3D8C" w:rsidRDefault="00CE13D2" w:rsidP="00BC3EBF">
      <w:pPr>
        <w:jc w:val="center"/>
        <w:rPr>
          <w:sz w:val="28"/>
          <w:szCs w:val="28"/>
        </w:rPr>
      </w:pPr>
      <w:r w:rsidRPr="00EF3D8C">
        <w:rPr>
          <w:sz w:val="28"/>
          <w:szCs w:val="28"/>
        </w:rPr>
        <w:t xml:space="preserve">                                                                          к постановлению администрации</w:t>
      </w:r>
    </w:p>
    <w:p w14:paraId="54F7C5F2" w14:textId="77777777" w:rsidR="00CE13D2" w:rsidRPr="00EF3D8C" w:rsidRDefault="00BB0F31" w:rsidP="00BC3E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CE13D2" w:rsidRPr="00EF3D8C">
        <w:rPr>
          <w:sz w:val="28"/>
          <w:szCs w:val="28"/>
        </w:rPr>
        <w:t>города Бердска</w:t>
      </w:r>
    </w:p>
    <w:p w14:paraId="4071B160" w14:textId="77777777" w:rsidR="00CE13D2" w:rsidRPr="00EF3D8C" w:rsidRDefault="00BB0F31" w:rsidP="00BC3E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CE13D2" w:rsidRPr="00EF3D8C">
        <w:rPr>
          <w:sz w:val="28"/>
          <w:szCs w:val="28"/>
        </w:rPr>
        <w:t>от 2</w:t>
      </w:r>
      <w:r w:rsidR="005C6D56">
        <w:rPr>
          <w:sz w:val="28"/>
          <w:szCs w:val="28"/>
        </w:rPr>
        <w:t>0</w:t>
      </w:r>
      <w:r w:rsidR="00CE13D2" w:rsidRPr="00EF3D8C">
        <w:rPr>
          <w:sz w:val="28"/>
          <w:szCs w:val="28"/>
        </w:rPr>
        <w:t>.0</w:t>
      </w:r>
      <w:r w:rsidR="005C6D56">
        <w:rPr>
          <w:sz w:val="28"/>
          <w:szCs w:val="28"/>
        </w:rPr>
        <w:t>9</w:t>
      </w:r>
      <w:r w:rsidR="00CE13D2" w:rsidRPr="00EF3D8C">
        <w:rPr>
          <w:sz w:val="28"/>
          <w:szCs w:val="28"/>
        </w:rPr>
        <w:t>.201</w:t>
      </w:r>
      <w:r w:rsidR="005C6D56">
        <w:rPr>
          <w:sz w:val="28"/>
          <w:szCs w:val="28"/>
        </w:rPr>
        <w:t>3</w:t>
      </w:r>
      <w:r w:rsidR="00CE13D2" w:rsidRPr="00EF3D8C">
        <w:rPr>
          <w:sz w:val="28"/>
          <w:szCs w:val="28"/>
        </w:rPr>
        <w:t xml:space="preserve"> № </w:t>
      </w:r>
      <w:r w:rsidR="005C6D56">
        <w:rPr>
          <w:sz w:val="28"/>
          <w:szCs w:val="28"/>
        </w:rPr>
        <w:t>3</w:t>
      </w:r>
      <w:r w:rsidR="00D35A68" w:rsidRPr="00EF3D8C">
        <w:rPr>
          <w:sz w:val="28"/>
          <w:szCs w:val="28"/>
        </w:rPr>
        <w:t>7</w:t>
      </w:r>
      <w:r w:rsidR="005C6D56">
        <w:rPr>
          <w:sz w:val="28"/>
          <w:szCs w:val="28"/>
        </w:rPr>
        <w:t>07</w:t>
      </w:r>
    </w:p>
    <w:p w14:paraId="64AE8F42" w14:textId="77777777" w:rsidR="00CE13D2" w:rsidRPr="00EF3D8C" w:rsidRDefault="00CE13D2" w:rsidP="00BC3EBF">
      <w:pPr>
        <w:jc w:val="center"/>
        <w:rPr>
          <w:sz w:val="28"/>
          <w:szCs w:val="28"/>
        </w:rPr>
      </w:pPr>
    </w:p>
    <w:p w14:paraId="17BAB996" w14:textId="77777777" w:rsidR="00687368" w:rsidRDefault="00687368" w:rsidP="00AF7D95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8"/>
          <w:szCs w:val="28"/>
        </w:rPr>
      </w:pPr>
    </w:p>
    <w:p w14:paraId="716E6477" w14:textId="77777777" w:rsidR="00712408" w:rsidRPr="00EF3D8C" w:rsidRDefault="00712408" w:rsidP="00C30C44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8"/>
          <w:szCs w:val="28"/>
        </w:rPr>
      </w:pPr>
      <w:r w:rsidRPr="00EF3D8C">
        <w:rPr>
          <w:b/>
          <w:sz w:val="28"/>
          <w:szCs w:val="28"/>
        </w:rPr>
        <w:t>СОСТАВ</w:t>
      </w:r>
    </w:p>
    <w:p w14:paraId="3311132E" w14:textId="77777777" w:rsidR="00366CE4" w:rsidRDefault="00DA26EF" w:rsidP="00366CE4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санитарно-противоэпидемической комиссии</w:t>
      </w:r>
    </w:p>
    <w:p w14:paraId="31199F8F" w14:textId="77777777" w:rsidR="00DA26EF" w:rsidRDefault="00DA26EF" w:rsidP="00366CE4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Бердска</w:t>
      </w:r>
    </w:p>
    <w:p w14:paraId="3F0AEE3E" w14:textId="77777777" w:rsidR="00687368" w:rsidRPr="00FE7CB3" w:rsidRDefault="00687368" w:rsidP="00366CE4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14:paraId="21628A54" w14:textId="77777777" w:rsidR="00712408" w:rsidRPr="00043A85" w:rsidRDefault="00712408" w:rsidP="00366CE4">
      <w:pPr>
        <w:overflowPunct/>
        <w:autoSpaceDE/>
        <w:autoSpaceDN/>
        <w:adjustRightInd/>
        <w:jc w:val="center"/>
        <w:textAlignment w:val="auto"/>
        <w:rPr>
          <w:b/>
          <w:sz w:val="16"/>
          <w:szCs w:val="16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501"/>
        <w:gridCol w:w="310"/>
        <w:gridCol w:w="5220"/>
      </w:tblGrid>
      <w:tr w:rsidR="00712408" w:rsidRPr="00EF3D8C" w14:paraId="359BB6A9" w14:textId="77777777" w:rsidTr="00BE0297">
        <w:tc>
          <w:tcPr>
            <w:tcW w:w="4501" w:type="dxa"/>
            <w:shd w:val="clear" w:color="auto" w:fill="auto"/>
          </w:tcPr>
          <w:p w14:paraId="5C618F22" w14:textId="772A0DD6" w:rsidR="00712408" w:rsidRPr="00EF3D8C" w:rsidRDefault="008619C2" w:rsidP="002474C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Лапицкий</w:t>
            </w:r>
            <w:proofErr w:type="spellEnd"/>
            <w:r>
              <w:rPr>
                <w:sz w:val="28"/>
                <w:szCs w:val="28"/>
              </w:rPr>
              <w:t xml:space="preserve"> Семён Юрьевич</w:t>
            </w:r>
          </w:p>
        </w:tc>
        <w:tc>
          <w:tcPr>
            <w:tcW w:w="310" w:type="dxa"/>
            <w:shd w:val="clear" w:color="auto" w:fill="auto"/>
          </w:tcPr>
          <w:p w14:paraId="25BCE44B" w14:textId="77777777" w:rsidR="00712408" w:rsidRPr="00EF3D8C" w:rsidRDefault="00712408" w:rsidP="00BC3E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EF3D8C">
              <w:rPr>
                <w:sz w:val="28"/>
                <w:szCs w:val="28"/>
              </w:rPr>
              <w:t>-</w:t>
            </w:r>
          </w:p>
        </w:tc>
        <w:tc>
          <w:tcPr>
            <w:tcW w:w="5220" w:type="dxa"/>
            <w:shd w:val="clear" w:color="auto" w:fill="auto"/>
          </w:tcPr>
          <w:p w14:paraId="5A8EDC06" w14:textId="764E64F3" w:rsidR="00712408" w:rsidRPr="00EF3D8C" w:rsidRDefault="002474C3" w:rsidP="00BE0297">
            <w:pPr>
              <w:overflowPunct/>
              <w:jc w:val="both"/>
              <w:textAlignment w:val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</w:t>
            </w:r>
            <w:r w:rsidR="00712408" w:rsidRPr="00EF3D8C">
              <w:rPr>
                <w:rFonts w:eastAsia="Calibri"/>
                <w:sz w:val="28"/>
                <w:szCs w:val="28"/>
              </w:rPr>
              <w:t>лав</w:t>
            </w:r>
            <w:r w:rsidR="007371BE">
              <w:rPr>
                <w:rFonts w:eastAsia="Calibri"/>
                <w:sz w:val="28"/>
                <w:szCs w:val="28"/>
              </w:rPr>
              <w:t>а</w:t>
            </w:r>
            <w:r>
              <w:rPr>
                <w:rFonts w:eastAsia="Calibri"/>
                <w:sz w:val="28"/>
                <w:szCs w:val="28"/>
              </w:rPr>
              <w:t xml:space="preserve"> города Бердска</w:t>
            </w:r>
            <w:r w:rsidR="00712408" w:rsidRPr="00EF3D8C">
              <w:rPr>
                <w:rFonts w:eastAsia="Calibri"/>
                <w:sz w:val="28"/>
                <w:szCs w:val="28"/>
              </w:rPr>
              <w:t>, председатель комиссии;</w:t>
            </w:r>
          </w:p>
        </w:tc>
      </w:tr>
      <w:tr w:rsidR="00712408" w:rsidRPr="00EF3D8C" w14:paraId="2EF93854" w14:textId="77777777" w:rsidTr="00BE0297">
        <w:tc>
          <w:tcPr>
            <w:tcW w:w="4501" w:type="dxa"/>
            <w:shd w:val="clear" w:color="auto" w:fill="auto"/>
          </w:tcPr>
          <w:p w14:paraId="31BB3B20" w14:textId="506BAC47" w:rsidR="00712408" w:rsidRPr="00EF3D8C" w:rsidRDefault="007371BE" w:rsidP="00BC3EBF">
            <w:pPr>
              <w:overflowPunct/>
              <w:textAlignment w:val="auto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Добролюбская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Ольга Васильевна</w:t>
            </w:r>
          </w:p>
        </w:tc>
        <w:tc>
          <w:tcPr>
            <w:tcW w:w="310" w:type="dxa"/>
            <w:shd w:val="clear" w:color="auto" w:fill="auto"/>
          </w:tcPr>
          <w:p w14:paraId="76D80A45" w14:textId="77777777" w:rsidR="00712408" w:rsidRPr="00EF3D8C" w:rsidRDefault="00712408" w:rsidP="00BC3E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EF3D8C">
              <w:rPr>
                <w:sz w:val="28"/>
                <w:szCs w:val="28"/>
              </w:rPr>
              <w:t>-</w:t>
            </w:r>
          </w:p>
        </w:tc>
        <w:tc>
          <w:tcPr>
            <w:tcW w:w="5220" w:type="dxa"/>
            <w:shd w:val="clear" w:color="auto" w:fill="auto"/>
          </w:tcPr>
          <w:p w14:paraId="590EFC7D" w14:textId="219D0EB2" w:rsidR="00712408" w:rsidRPr="00EF3D8C" w:rsidRDefault="002474C3" w:rsidP="00BE0297">
            <w:pPr>
              <w:overflowPunct/>
              <w:jc w:val="both"/>
              <w:textAlignment w:val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администрации </w:t>
            </w:r>
            <w:r w:rsidR="007371BE">
              <w:rPr>
                <w:rFonts w:eastAsia="Calibri"/>
                <w:sz w:val="28"/>
                <w:szCs w:val="28"/>
              </w:rPr>
              <w:t>по социальн</w:t>
            </w:r>
            <w:r w:rsidR="00DA59AD">
              <w:rPr>
                <w:rFonts w:eastAsia="Calibri"/>
                <w:sz w:val="28"/>
                <w:szCs w:val="28"/>
              </w:rPr>
              <w:t>ым</w:t>
            </w:r>
            <w:r w:rsidR="007371BE">
              <w:rPr>
                <w:rFonts w:eastAsia="Calibri"/>
                <w:sz w:val="28"/>
                <w:szCs w:val="28"/>
              </w:rPr>
              <w:t xml:space="preserve"> </w:t>
            </w:r>
            <w:r w:rsidR="00DA59AD">
              <w:rPr>
                <w:rFonts w:eastAsia="Calibri"/>
                <w:sz w:val="28"/>
                <w:szCs w:val="28"/>
              </w:rPr>
              <w:t>вопросам</w:t>
            </w:r>
            <w:r w:rsidR="00712408" w:rsidRPr="00EF3D8C">
              <w:rPr>
                <w:rFonts w:eastAsia="Calibri"/>
                <w:sz w:val="28"/>
                <w:szCs w:val="28"/>
              </w:rPr>
              <w:t>, заместитель председателя комиссии;</w:t>
            </w:r>
          </w:p>
        </w:tc>
      </w:tr>
      <w:tr w:rsidR="004E7CDF" w:rsidRPr="00EF3D8C" w14:paraId="779C5198" w14:textId="77777777" w:rsidTr="00BE0297">
        <w:tc>
          <w:tcPr>
            <w:tcW w:w="4501" w:type="dxa"/>
            <w:shd w:val="clear" w:color="auto" w:fill="auto"/>
          </w:tcPr>
          <w:p w14:paraId="29F2BE17" w14:textId="0B08EE14" w:rsidR="004E7CDF" w:rsidRPr="00EF3D8C" w:rsidRDefault="004E7CDF" w:rsidP="004E7CD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Дарий Татьяна Николаевна</w:t>
            </w:r>
          </w:p>
        </w:tc>
        <w:tc>
          <w:tcPr>
            <w:tcW w:w="310" w:type="dxa"/>
            <w:shd w:val="clear" w:color="auto" w:fill="auto"/>
          </w:tcPr>
          <w:p w14:paraId="60734E72" w14:textId="77777777" w:rsidR="004E7CDF" w:rsidRPr="00EF3D8C" w:rsidRDefault="004E7CDF" w:rsidP="004E7CDF">
            <w:pPr>
              <w:jc w:val="center"/>
              <w:rPr>
                <w:b/>
                <w:sz w:val="28"/>
                <w:szCs w:val="28"/>
              </w:rPr>
            </w:pPr>
            <w:r w:rsidRPr="00EF3D8C">
              <w:rPr>
                <w:sz w:val="28"/>
                <w:szCs w:val="28"/>
              </w:rPr>
              <w:t>-</w:t>
            </w:r>
          </w:p>
        </w:tc>
        <w:tc>
          <w:tcPr>
            <w:tcW w:w="5220" w:type="dxa"/>
            <w:shd w:val="clear" w:color="auto" w:fill="auto"/>
          </w:tcPr>
          <w:p w14:paraId="4295604D" w14:textId="0C70A9C4" w:rsidR="004E7CDF" w:rsidRPr="00EF3D8C" w:rsidRDefault="004E7CDF" w:rsidP="004E7CD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EF3D8C">
              <w:rPr>
                <w:sz w:val="28"/>
                <w:szCs w:val="28"/>
              </w:rPr>
              <w:t xml:space="preserve"> территориального     отдела Управления Федеральной службы по надзору в сфере защиты прав потребителей и благополучия человека по Новосибирской области в городе Бердске</w:t>
            </w:r>
            <w:r>
              <w:rPr>
                <w:sz w:val="28"/>
                <w:szCs w:val="28"/>
              </w:rPr>
              <w:t xml:space="preserve">, </w:t>
            </w:r>
            <w:r w:rsidR="004D271E" w:rsidRPr="004D271E">
              <w:rPr>
                <w:sz w:val="28"/>
                <w:szCs w:val="28"/>
              </w:rPr>
              <w:t xml:space="preserve">заместитель председателя комиссии </w:t>
            </w:r>
            <w:r>
              <w:rPr>
                <w:sz w:val="28"/>
                <w:szCs w:val="28"/>
              </w:rPr>
              <w:t>(по согласованию)</w:t>
            </w:r>
            <w:r w:rsidRPr="00EF3D8C">
              <w:rPr>
                <w:sz w:val="28"/>
                <w:szCs w:val="28"/>
              </w:rPr>
              <w:t>;</w:t>
            </w:r>
          </w:p>
        </w:tc>
      </w:tr>
      <w:tr w:rsidR="004D271E" w:rsidRPr="00EF3D8C" w14:paraId="1311CA05" w14:textId="77777777" w:rsidTr="00BE0297">
        <w:tc>
          <w:tcPr>
            <w:tcW w:w="4501" w:type="dxa"/>
            <w:shd w:val="clear" w:color="auto" w:fill="auto"/>
          </w:tcPr>
          <w:p w14:paraId="7CB0239D" w14:textId="77777777" w:rsidR="004D271E" w:rsidRDefault="004D271E" w:rsidP="004D271E">
            <w:pPr>
              <w:spacing w:line="276" w:lineRule="auto"/>
              <w:jc w:val="both"/>
            </w:pPr>
            <w:proofErr w:type="spellStart"/>
            <w:r>
              <w:rPr>
                <w:sz w:val="28"/>
                <w:szCs w:val="28"/>
                <w:lang w:eastAsia="en-US"/>
              </w:rPr>
              <w:t>Воркулева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Инна Владимировна</w:t>
            </w:r>
          </w:p>
          <w:p w14:paraId="02824D1F" w14:textId="77777777" w:rsidR="004D271E" w:rsidRDefault="004D271E" w:rsidP="004D271E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14:paraId="5BD546F2" w14:textId="0C532FC8" w:rsidR="004D271E" w:rsidRPr="00EF3D8C" w:rsidRDefault="004D271E" w:rsidP="004D27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0" w:type="dxa"/>
            <w:shd w:val="clear" w:color="auto" w:fill="auto"/>
          </w:tcPr>
          <w:p w14:paraId="200FA3F6" w14:textId="75965E9C" w:rsidR="004D271E" w:rsidRDefault="004D271E" w:rsidP="004D27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начальник отдела социального обслуживания населения,</w:t>
            </w:r>
            <w:r>
              <w:t xml:space="preserve"> </w:t>
            </w:r>
            <w:r w:rsidRPr="00F26BC4">
              <w:rPr>
                <w:sz w:val="28"/>
                <w:szCs w:val="28"/>
                <w:lang w:eastAsia="en-US"/>
              </w:rPr>
              <w:t>секретарь комиссии</w:t>
            </w:r>
            <w:r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4D271E" w:rsidRPr="00EF3D8C" w14:paraId="6CC809CE" w14:textId="77777777" w:rsidTr="00BE0297">
        <w:tc>
          <w:tcPr>
            <w:tcW w:w="4501" w:type="dxa"/>
            <w:shd w:val="clear" w:color="auto" w:fill="auto"/>
          </w:tcPr>
          <w:p w14:paraId="161DD76C" w14:textId="5DD91F3F" w:rsidR="004D271E" w:rsidRDefault="004D271E" w:rsidP="004D271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Бреев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4E7CDF">
              <w:rPr>
                <w:sz w:val="28"/>
                <w:szCs w:val="28"/>
              </w:rPr>
              <w:t>Константин Викторович</w:t>
            </w:r>
          </w:p>
        </w:tc>
        <w:tc>
          <w:tcPr>
            <w:tcW w:w="310" w:type="dxa"/>
            <w:shd w:val="clear" w:color="auto" w:fill="auto"/>
          </w:tcPr>
          <w:p w14:paraId="11DE03DB" w14:textId="6D909AFC" w:rsidR="004D271E" w:rsidRPr="00EF3D8C" w:rsidRDefault="004D271E" w:rsidP="004D27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220" w:type="dxa"/>
            <w:shd w:val="clear" w:color="auto" w:fill="auto"/>
          </w:tcPr>
          <w:p w14:paraId="0D46B630" w14:textId="5F96B35A" w:rsidR="004D271E" w:rsidRDefault="004D271E" w:rsidP="004D27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муниципального унитарного предприятия «Комбинат бытовых услуг»</w:t>
            </w:r>
            <w:r w:rsidRPr="00EF3D8C">
              <w:rPr>
                <w:sz w:val="28"/>
                <w:szCs w:val="28"/>
              </w:rPr>
              <w:t>;</w:t>
            </w:r>
          </w:p>
        </w:tc>
      </w:tr>
      <w:tr w:rsidR="004D271E" w:rsidRPr="00EF3D8C" w14:paraId="38DDE8FA" w14:textId="77777777" w:rsidTr="00BE0297">
        <w:tc>
          <w:tcPr>
            <w:tcW w:w="4501" w:type="dxa"/>
            <w:shd w:val="clear" w:color="auto" w:fill="auto"/>
          </w:tcPr>
          <w:p w14:paraId="55BC141B" w14:textId="05B174F2" w:rsidR="004D271E" w:rsidRDefault="004D271E" w:rsidP="004D271E">
            <w:pPr>
              <w:rPr>
                <w:sz w:val="28"/>
                <w:szCs w:val="28"/>
              </w:rPr>
            </w:pPr>
            <w:r w:rsidRPr="001A37E4">
              <w:rPr>
                <w:sz w:val="28"/>
                <w:szCs w:val="28"/>
              </w:rPr>
              <w:t>Зинина Анна Викторовна</w:t>
            </w:r>
          </w:p>
        </w:tc>
        <w:tc>
          <w:tcPr>
            <w:tcW w:w="310" w:type="dxa"/>
            <w:shd w:val="clear" w:color="auto" w:fill="auto"/>
          </w:tcPr>
          <w:p w14:paraId="2B5C2920" w14:textId="77777777" w:rsidR="004D271E" w:rsidRPr="00EF3D8C" w:rsidRDefault="004D271E" w:rsidP="004D27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shd w:val="clear" w:color="auto" w:fill="auto"/>
          </w:tcPr>
          <w:p w14:paraId="09A277E3" w14:textId="7FC514E4" w:rsidR="004D271E" w:rsidRDefault="004D271E" w:rsidP="004D271E">
            <w:pPr>
              <w:jc w:val="both"/>
              <w:rPr>
                <w:sz w:val="28"/>
                <w:szCs w:val="28"/>
              </w:rPr>
            </w:pPr>
            <w:r w:rsidRPr="001A37E4">
              <w:rPr>
                <w:sz w:val="28"/>
                <w:szCs w:val="28"/>
              </w:rPr>
              <w:t>главный врач филиала Федерального бюджетного учреждения здравоохранения  «Центр гигиены и эпидемиологии в Новосибирской области» в городе Бердске (по согласованию);</w:t>
            </w:r>
          </w:p>
        </w:tc>
      </w:tr>
      <w:tr w:rsidR="004D271E" w:rsidRPr="00EF3D8C" w14:paraId="7E038F8D" w14:textId="77777777" w:rsidTr="00BE0297">
        <w:tc>
          <w:tcPr>
            <w:tcW w:w="4501" w:type="dxa"/>
            <w:shd w:val="clear" w:color="auto" w:fill="auto"/>
          </w:tcPr>
          <w:p w14:paraId="1EE81D20" w14:textId="24A1A057" w:rsidR="004D271E" w:rsidRDefault="004D271E" w:rsidP="004D271E">
            <w:pPr>
              <w:rPr>
                <w:sz w:val="28"/>
                <w:szCs w:val="28"/>
              </w:rPr>
            </w:pPr>
            <w:proofErr w:type="spellStart"/>
            <w:r w:rsidRPr="004E7CDF">
              <w:rPr>
                <w:sz w:val="28"/>
                <w:szCs w:val="28"/>
              </w:rPr>
              <w:t>Каликин</w:t>
            </w:r>
            <w:proofErr w:type="spellEnd"/>
            <w:r w:rsidRPr="004E7CDF">
              <w:rPr>
                <w:sz w:val="28"/>
                <w:szCs w:val="28"/>
              </w:rPr>
              <w:t xml:space="preserve"> Сергей Владимирович</w:t>
            </w:r>
          </w:p>
        </w:tc>
        <w:tc>
          <w:tcPr>
            <w:tcW w:w="310" w:type="dxa"/>
            <w:shd w:val="clear" w:color="auto" w:fill="auto"/>
          </w:tcPr>
          <w:p w14:paraId="49B22612" w14:textId="4FEF4956" w:rsidR="004D271E" w:rsidRPr="00974C53" w:rsidRDefault="004D271E" w:rsidP="004D27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220" w:type="dxa"/>
            <w:shd w:val="clear" w:color="auto" w:fill="auto"/>
          </w:tcPr>
          <w:p w14:paraId="526B6B63" w14:textId="70DC567F" w:rsidR="004D271E" w:rsidRDefault="004D271E" w:rsidP="004D27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муниципального казенного учреждения «Управление жилищно-коммунального хозяйства»;</w:t>
            </w:r>
          </w:p>
        </w:tc>
      </w:tr>
      <w:tr w:rsidR="004D271E" w:rsidRPr="00EF3D8C" w14:paraId="36A3675A" w14:textId="77777777" w:rsidTr="008C0D06">
        <w:trPr>
          <w:trHeight w:val="80"/>
        </w:trPr>
        <w:tc>
          <w:tcPr>
            <w:tcW w:w="4501" w:type="dxa"/>
            <w:shd w:val="clear" w:color="auto" w:fill="auto"/>
          </w:tcPr>
          <w:p w14:paraId="6BA2A643" w14:textId="4DA48B15" w:rsidR="004D271E" w:rsidRPr="00984CC1" w:rsidRDefault="004D271E" w:rsidP="004D271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Каркавин</w:t>
            </w:r>
            <w:proofErr w:type="spellEnd"/>
            <w:r>
              <w:rPr>
                <w:sz w:val="28"/>
                <w:szCs w:val="28"/>
              </w:rPr>
              <w:t xml:space="preserve"> Михаил Викторович</w:t>
            </w:r>
          </w:p>
        </w:tc>
        <w:tc>
          <w:tcPr>
            <w:tcW w:w="310" w:type="dxa"/>
            <w:shd w:val="clear" w:color="auto" w:fill="auto"/>
          </w:tcPr>
          <w:p w14:paraId="1C268FE6" w14:textId="3C787BFF" w:rsidR="004D271E" w:rsidRPr="009A4399" w:rsidRDefault="004D271E" w:rsidP="004D2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20" w:type="dxa"/>
            <w:shd w:val="clear" w:color="auto" w:fill="auto"/>
          </w:tcPr>
          <w:p w14:paraId="1C7459BD" w14:textId="4606107F" w:rsidR="004D271E" w:rsidRPr="00DC32CE" w:rsidRDefault="004D271E" w:rsidP="004D271E">
            <w:pPr>
              <w:jc w:val="both"/>
              <w:rPr>
                <w:sz w:val="28"/>
                <w:szCs w:val="28"/>
              </w:rPr>
            </w:pPr>
            <w:r w:rsidRPr="008C0D06">
              <w:rPr>
                <w:sz w:val="28"/>
                <w:szCs w:val="28"/>
              </w:rPr>
              <w:t>директор муниципального казенного учреждения «Управление образования и молодежной политики»;</w:t>
            </w:r>
          </w:p>
        </w:tc>
      </w:tr>
      <w:tr w:rsidR="004D271E" w:rsidRPr="00EF3D8C" w14:paraId="46C88568" w14:textId="77777777" w:rsidTr="008C0D06">
        <w:trPr>
          <w:trHeight w:val="80"/>
        </w:trPr>
        <w:tc>
          <w:tcPr>
            <w:tcW w:w="4501" w:type="dxa"/>
            <w:shd w:val="clear" w:color="auto" w:fill="auto"/>
          </w:tcPr>
          <w:p w14:paraId="46088A4F" w14:textId="556E41AE" w:rsidR="004D271E" w:rsidRDefault="004D271E" w:rsidP="004D271E">
            <w:pPr>
              <w:rPr>
                <w:sz w:val="28"/>
                <w:szCs w:val="28"/>
              </w:rPr>
            </w:pPr>
            <w:proofErr w:type="spellStart"/>
            <w:r w:rsidRPr="008C0D06">
              <w:rPr>
                <w:sz w:val="28"/>
                <w:szCs w:val="28"/>
              </w:rPr>
              <w:lastRenderedPageBreak/>
              <w:t>Неупомнищева</w:t>
            </w:r>
            <w:proofErr w:type="spellEnd"/>
            <w:r w:rsidRPr="008C0D06">
              <w:rPr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310" w:type="dxa"/>
            <w:shd w:val="clear" w:color="auto" w:fill="auto"/>
          </w:tcPr>
          <w:p w14:paraId="50AEC773" w14:textId="42205795" w:rsidR="004D271E" w:rsidRPr="00EF3D8C" w:rsidRDefault="004D271E" w:rsidP="004D27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20" w:type="dxa"/>
            <w:shd w:val="clear" w:color="auto" w:fill="auto"/>
          </w:tcPr>
          <w:p w14:paraId="5C265CF2" w14:textId="0F837B5D" w:rsidR="004D271E" w:rsidRDefault="004D271E" w:rsidP="004D271E">
            <w:pPr>
              <w:jc w:val="both"/>
              <w:rPr>
                <w:sz w:val="28"/>
                <w:szCs w:val="28"/>
              </w:rPr>
            </w:pPr>
            <w:r w:rsidRPr="008C0D06">
              <w:rPr>
                <w:sz w:val="28"/>
                <w:szCs w:val="28"/>
              </w:rPr>
              <w:t>начальник отдела промышленности, торговли и развития предпринимательства администрации;</w:t>
            </w:r>
          </w:p>
        </w:tc>
      </w:tr>
      <w:tr w:rsidR="004D271E" w:rsidRPr="00EF3D8C" w14:paraId="45D44ACA" w14:textId="77777777" w:rsidTr="00BE0297">
        <w:tc>
          <w:tcPr>
            <w:tcW w:w="4501" w:type="dxa"/>
            <w:shd w:val="clear" w:color="auto" w:fill="auto"/>
          </w:tcPr>
          <w:p w14:paraId="69DA137D" w14:textId="2084B862" w:rsidR="004D271E" w:rsidRDefault="004D271E" w:rsidP="004D271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Обрывко</w:t>
            </w:r>
            <w:proofErr w:type="spellEnd"/>
            <w:r>
              <w:rPr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310" w:type="dxa"/>
            <w:shd w:val="clear" w:color="auto" w:fill="auto"/>
          </w:tcPr>
          <w:p w14:paraId="6E2A8A2F" w14:textId="1EA24858" w:rsidR="004D271E" w:rsidRDefault="004D271E" w:rsidP="004D27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20" w:type="dxa"/>
            <w:shd w:val="clear" w:color="auto" w:fill="auto"/>
          </w:tcPr>
          <w:p w14:paraId="71041CDD" w14:textId="44822621" w:rsidR="004D271E" w:rsidRPr="00BE0297" w:rsidRDefault="004D271E" w:rsidP="004D27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8C0D06">
              <w:rPr>
                <w:sz w:val="28"/>
                <w:szCs w:val="28"/>
              </w:rPr>
              <w:t>ачальник управления</w:t>
            </w:r>
            <w:r>
              <w:rPr>
                <w:sz w:val="28"/>
                <w:szCs w:val="28"/>
              </w:rPr>
              <w:t xml:space="preserve"> </w:t>
            </w:r>
            <w:r w:rsidRPr="008C0D06">
              <w:rPr>
                <w:sz w:val="28"/>
                <w:szCs w:val="28"/>
              </w:rPr>
              <w:t>жилищно-коммунального хозяйства, энергетики и транспорта</w:t>
            </w:r>
            <w:r>
              <w:rPr>
                <w:sz w:val="28"/>
                <w:szCs w:val="28"/>
              </w:rPr>
              <w:t>;</w:t>
            </w:r>
          </w:p>
        </w:tc>
      </w:tr>
      <w:tr w:rsidR="004D271E" w:rsidRPr="00EF3D8C" w14:paraId="5EA63B36" w14:textId="77777777" w:rsidTr="00BE0297">
        <w:tc>
          <w:tcPr>
            <w:tcW w:w="4501" w:type="dxa"/>
            <w:shd w:val="clear" w:color="auto" w:fill="auto"/>
          </w:tcPr>
          <w:p w14:paraId="4C352895" w14:textId="45959493" w:rsidR="004D271E" w:rsidRDefault="004D271E" w:rsidP="004D271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Ольков</w:t>
            </w:r>
            <w:proofErr w:type="spellEnd"/>
            <w:r>
              <w:rPr>
                <w:sz w:val="28"/>
                <w:szCs w:val="28"/>
              </w:rPr>
              <w:t xml:space="preserve"> Валерий Александрович</w:t>
            </w:r>
          </w:p>
        </w:tc>
        <w:tc>
          <w:tcPr>
            <w:tcW w:w="310" w:type="dxa"/>
            <w:shd w:val="clear" w:color="auto" w:fill="auto"/>
          </w:tcPr>
          <w:p w14:paraId="2E62CB79" w14:textId="2A3A73A4" w:rsidR="004D271E" w:rsidRPr="00EF3D8C" w:rsidRDefault="004D271E" w:rsidP="004D27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20" w:type="dxa"/>
            <w:shd w:val="clear" w:color="auto" w:fill="auto"/>
          </w:tcPr>
          <w:p w14:paraId="1F24B7A7" w14:textId="1B78AFB6" w:rsidR="004D271E" w:rsidRDefault="004D271E" w:rsidP="004D271E">
            <w:pPr>
              <w:jc w:val="both"/>
              <w:rPr>
                <w:sz w:val="28"/>
                <w:szCs w:val="28"/>
              </w:rPr>
            </w:pPr>
            <w:r w:rsidRPr="00BE0297">
              <w:rPr>
                <w:sz w:val="28"/>
                <w:szCs w:val="28"/>
              </w:rPr>
              <w:t>директор муниципального казенного учреждения «Управление гражданской защиты города Бердска»;</w:t>
            </w:r>
          </w:p>
        </w:tc>
      </w:tr>
      <w:tr w:rsidR="004D271E" w:rsidRPr="00EF3D8C" w14:paraId="1C8CB8C3" w14:textId="77777777" w:rsidTr="00BE0297">
        <w:trPr>
          <w:trHeight w:val="1717"/>
        </w:trPr>
        <w:tc>
          <w:tcPr>
            <w:tcW w:w="4501" w:type="dxa"/>
            <w:shd w:val="clear" w:color="auto" w:fill="auto"/>
          </w:tcPr>
          <w:p w14:paraId="08FDF1C7" w14:textId="77777777" w:rsidR="004D271E" w:rsidRDefault="004D271E" w:rsidP="004D2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Сабуров Михаил Викторович</w:t>
            </w:r>
          </w:p>
          <w:p w14:paraId="113102E3" w14:textId="77777777" w:rsidR="004D271E" w:rsidRDefault="004D271E" w:rsidP="004D271E">
            <w:pPr>
              <w:rPr>
                <w:sz w:val="28"/>
                <w:szCs w:val="28"/>
              </w:rPr>
            </w:pPr>
          </w:p>
          <w:p w14:paraId="20487CA8" w14:textId="77777777" w:rsidR="004D271E" w:rsidRDefault="004D271E" w:rsidP="004D271E">
            <w:pPr>
              <w:rPr>
                <w:sz w:val="28"/>
                <w:szCs w:val="28"/>
              </w:rPr>
            </w:pPr>
          </w:p>
          <w:p w14:paraId="17E309BB" w14:textId="77777777" w:rsidR="004D271E" w:rsidRDefault="004D271E" w:rsidP="004D271E">
            <w:pPr>
              <w:rPr>
                <w:sz w:val="28"/>
                <w:szCs w:val="28"/>
              </w:rPr>
            </w:pPr>
          </w:p>
          <w:p w14:paraId="7BF91675" w14:textId="77777777" w:rsidR="004D271E" w:rsidRPr="00DC32CE" w:rsidRDefault="004D271E" w:rsidP="004D271E">
            <w:pPr>
              <w:rPr>
                <w:sz w:val="28"/>
                <w:szCs w:val="28"/>
              </w:rPr>
            </w:pPr>
          </w:p>
          <w:p w14:paraId="1DDF8A4E" w14:textId="4F7042A4" w:rsidR="004D271E" w:rsidRPr="00B01D1D" w:rsidRDefault="004D271E" w:rsidP="004D2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Тоцкая Елена Геннадьевна</w:t>
            </w:r>
          </w:p>
        </w:tc>
        <w:tc>
          <w:tcPr>
            <w:tcW w:w="310" w:type="dxa"/>
            <w:shd w:val="clear" w:color="auto" w:fill="auto"/>
          </w:tcPr>
          <w:p w14:paraId="022ED7A7" w14:textId="77777777" w:rsidR="004D271E" w:rsidRDefault="004D271E" w:rsidP="004D271E">
            <w:pPr>
              <w:ind w:left="-391" w:firstLine="283"/>
              <w:jc w:val="center"/>
              <w:rPr>
                <w:sz w:val="28"/>
                <w:szCs w:val="28"/>
              </w:rPr>
            </w:pPr>
            <w:r w:rsidRPr="005F21E2">
              <w:rPr>
                <w:sz w:val="28"/>
                <w:szCs w:val="28"/>
              </w:rPr>
              <w:t xml:space="preserve"> </w:t>
            </w:r>
            <w:r w:rsidRPr="00EF3D8C">
              <w:rPr>
                <w:sz w:val="28"/>
                <w:szCs w:val="28"/>
              </w:rPr>
              <w:t>-</w:t>
            </w:r>
          </w:p>
          <w:p w14:paraId="460CFC4E" w14:textId="77777777" w:rsidR="004D271E" w:rsidRDefault="004D271E" w:rsidP="004D271E">
            <w:pPr>
              <w:ind w:left="-391" w:firstLine="283"/>
              <w:jc w:val="center"/>
              <w:rPr>
                <w:sz w:val="28"/>
                <w:szCs w:val="28"/>
              </w:rPr>
            </w:pPr>
          </w:p>
          <w:p w14:paraId="32332876" w14:textId="77777777" w:rsidR="004D271E" w:rsidRDefault="004D271E" w:rsidP="004D271E">
            <w:pPr>
              <w:ind w:left="-391" w:firstLine="283"/>
              <w:jc w:val="center"/>
              <w:rPr>
                <w:sz w:val="28"/>
                <w:szCs w:val="28"/>
              </w:rPr>
            </w:pPr>
          </w:p>
          <w:p w14:paraId="00842B13" w14:textId="77777777" w:rsidR="004D271E" w:rsidRDefault="004D271E" w:rsidP="004D271E">
            <w:pPr>
              <w:ind w:left="-391" w:firstLine="283"/>
              <w:jc w:val="center"/>
              <w:rPr>
                <w:sz w:val="28"/>
                <w:szCs w:val="28"/>
              </w:rPr>
            </w:pPr>
          </w:p>
          <w:p w14:paraId="4CA115D8" w14:textId="77777777" w:rsidR="004D271E" w:rsidRDefault="004D271E" w:rsidP="004D271E">
            <w:pPr>
              <w:ind w:left="-391" w:firstLine="283"/>
              <w:jc w:val="center"/>
              <w:rPr>
                <w:sz w:val="28"/>
                <w:szCs w:val="28"/>
              </w:rPr>
            </w:pPr>
          </w:p>
          <w:p w14:paraId="23C9994C" w14:textId="62705175" w:rsidR="004D271E" w:rsidRPr="00A90378" w:rsidRDefault="004D271E" w:rsidP="004D2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20" w:type="dxa"/>
            <w:shd w:val="clear" w:color="auto" w:fill="auto"/>
          </w:tcPr>
          <w:p w14:paraId="56DCE486" w14:textId="77777777" w:rsidR="004D271E" w:rsidRDefault="004D271E" w:rsidP="004D27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государственного бюджетного учреждения Новосибирской области «Управление ветеринарии Искитимского района Новосибирской области» (по согласованию);</w:t>
            </w:r>
          </w:p>
          <w:p w14:paraId="7212D7BA" w14:textId="6AA9666F" w:rsidR="004D271E" w:rsidRDefault="004D271E" w:rsidP="004D27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врач государственного бюджетного учреждения здравоохранения </w:t>
            </w:r>
            <w:r w:rsidRPr="00EF3D8C">
              <w:rPr>
                <w:sz w:val="28"/>
                <w:szCs w:val="28"/>
              </w:rPr>
              <w:t>Новосибирской области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Бердская</w:t>
            </w:r>
            <w:proofErr w:type="spellEnd"/>
            <w:r>
              <w:rPr>
                <w:sz w:val="28"/>
                <w:szCs w:val="28"/>
              </w:rPr>
              <w:t xml:space="preserve"> центральная городская больница» (по согласованию).</w:t>
            </w:r>
          </w:p>
          <w:p w14:paraId="13AFF8B6" w14:textId="77777777" w:rsidR="004D271E" w:rsidRDefault="004D271E" w:rsidP="004D271E">
            <w:pPr>
              <w:jc w:val="both"/>
              <w:rPr>
                <w:sz w:val="28"/>
                <w:szCs w:val="28"/>
              </w:rPr>
            </w:pPr>
          </w:p>
          <w:p w14:paraId="080AAC9D" w14:textId="33670ECF" w:rsidR="004D271E" w:rsidRPr="005F21E2" w:rsidRDefault="004D271E" w:rsidP="004D271E">
            <w:pPr>
              <w:jc w:val="both"/>
              <w:rPr>
                <w:sz w:val="28"/>
                <w:szCs w:val="28"/>
              </w:rPr>
            </w:pPr>
          </w:p>
        </w:tc>
      </w:tr>
    </w:tbl>
    <w:p w14:paraId="4A0BF973" w14:textId="77777777" w:rsidR="00BC3EBF" w:rsidRDefault="0015090A" w:rsidP="00B21C1F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BC3EBF" w:rsidRPr="00EF3D8C">
        <w:rPr>
          <w:sz w:val="28"/>
          <w:szCs w:val="28"/>
        </w:rPr>
        <w:t>».</w:t>
      </w:r>
    </w:p>
    <w:p w14:paraId="486D8A3E" w14:textId="77777777" w:rsidR="00AA448A" w:rsidRPr="00EF3D8C" w:rsidRDefault="00AA448A" w:rsidP="00B21C1F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</w:p>
    <w:p w14:paraId="2D5D41B8" w14:textId="77777777" w:rsidR="001746D6" w:rsidRPr="00EF3D8C" w:rsidRDefault="008708AC" w:rsidP="00A9037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</w:t>
      </w:r>
    </w:p>
    <w:sectPr w:rsidR="001746D6" w:rsidRPr="00EF3D8C" w:rsidSect="00E12E48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567" w:bottom="1134" w:left="1418" w:header="68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926A1" w14:textId="77777777" w:rsidR="002A6F52" w:rsidRDefault="002A6F52">
      <w:r>
        <w:separator/>
      </w:r>
    </w:p>
  </w:endnote>
  <w:endnote w:type="continuationSeparator" w:id="0">
    <w:p w14:paraId="77992904" w14:textId="77777777" w:rsidR="002A6F52" w:rsidRDefault="002A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7BE63" w14:textId="77777777" w:rsidR="00364B8B" w:rsidRDefault="00364B8B">
    <w:pPr>
      <w:pStyle w:val="ad"/>
      <w:jc w:val="center"/>
    </w:pPr>
  </w:p>
  <w:p w14:paraId="41CFB38F" w14:textId="77777777" w:rsidR="00364B8B" w:rsidRDefault="00364B8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616F1" w14:textId="77777777" w:rsidR="002A6F52" w:rsidRDefault="002A6F52">
      <w:r>
        <w:separator/>
      </w:r>
    </w:p>
  </w:footnote>
  <w:footnote w:type="continuationSeparator" w:id="0">
    <w:p w14:paraId="5BB12622" w14:textId="77777777" w:rsidR="002A6F52" w:rsidRDefault="002A6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F65AC" w14:textId="77777777" w:rsidR="00364B8B" w:rsidRDefault="0005731D" w:rsidP="00B54D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64B8B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B9C4CAE" w14:textId="77777777" w:rsidR="00364B8B" w:rsidRDefault="00364B8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208032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7A08D1" w14:textId="77777777" w:rsidR="00364B8B" w:rsidRPr="00E16308" w:rsidRDefault="00A6653D">
        <w:pPr>
          <w:pStyle w:val="a3"/>
          <w:jc w:val="center"/>
          <w:rPr>
            <w:sz w:val="24"/>
            <w:szCs w:val="24"/>
          </w:rPr>
        </w:pPr>
        <w:r w:rsidRPr="00E16308">
          <w:rPr>
            <w:sz w:val="24"/>
            <w:szCs w:val="24"/>
          </w:rPr>
          <w:fldChar w:fldCharType="begin"/>
        </w:r>
        <w:r w:rsidRPr="00E16308">
          <w:rPr>
            <w:sz w:val="24"/>
            <w:szCs w:val="24"/>
          </w:rPr>
          <w:instrText>PAGE   \* MERGEFORMAT</w:instrText>
        </w:r>
        <w:r w:rsidRPr="00E16308">
          <w:rPr>
            <w:sz w:val="24"/>
            <w:szCs w:val="24"/>
          </w:rPr>
          <w:fldChar w:fldCharType="separate"/>
        </w:r>
        <w:r w:rsidR="00043283">
          <w:rPr>
            <w:noProof/>
            <w:sz w:val="24"/>
            <w:szCs w:val="24"/>
          </w:rPr>
          <w:t>3</w:t>
        </w:r>
        <w:r w:rsidRPr="00E16308">
          <w:rPr>
            <w:noProof/>
            <w:sz w:val="24"/>
            <w:szCs w:val="24"/>
          </w:rPr>
          <w:fldChar w:fldCharType="end"/>
        </w:r>
      </w:p>
    </w:sdtContent>
  </w:sdt>
  <w:p w14:paraId="4EB13DA6" w14:textId="77777777" w:rsidR="00364B8B" w:rsidRDefault="00364B8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CC51D" w14:textId="77777777" w:rsidR="00364B8B" w:rsidRDefault="00364B8B">
    <w:pPr>
      <w:pStyle w:val="a3"/>
      <w:jc w:val="center"/>
    </w:pPr>
  </w:p>
  <w:p w14:paraId="6B329BCF" w14:textId="77777777" w:rsidR="00364B8B" w:rsidRDefault="00364B8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133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2A4A255D"/>
    <w:multiLevelType w:val="hybridMultilevel"/>
    <w:tmpl w:val="E370EB72"/>
    <w:lvl w:ilvl="0" w:tplc="93E4200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0747DF"/>
    <w:multiLevelType w:val="hybridMultilevel"/>
    <w:tmpl w:val="0BE4AD20"/>
    <w:lvl w:ilvl="0" w:tplc="512420A0">
      <w:start w:val="1"/>
      <w:numFmt w:val="decimal"/>
      <w:lvlText w:val="%1."/>
      <w:lvlJc w:val="left"/>
      <w:pPr>
        <w:tabs>
          <w:tab w:val="num" w:pos="2006"/>
        </w:tabs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5F42308A"/>
    <w:multiLevelType w:val="hybridMultilevel"/>
    <w:tmpl w:val="7DA6CD56"/>
    <w:lvl w:ilvl="0" w:tplc="36023D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F9E"/>
    <w:rsid w:val="00000655"/>
    <w:rsid w:val="00006D03"/>
    <w:rsid w:val="00015360"/>
    <w:rsid w:val="00020A8A"/>
    <w:rsid w:val="00020C28"/>
    <w:rsid w:val="00020E8F"/>
    <w:rsid w:val="0002126A"/>
    <w:rsid w:val="00032A20"/>
    <w:rsid w:val="00043283"/>
    <w:rsid w:val="00043A85"/>
    <w:rsid w:val="0004448C"/>
    <w:rsid w:val="00044B40"/>
    <w:rsid w:val="0005040E"/>
    <w:rsid w:val="0005557D"/>
    <w:rsid w:val="0005580A"/>
    <w:rsid w:val="0005596B"/>
    <w:rsid w:val="00056E34"/>
    <w:rsid w:val="0005731D"/>
    <w:rsid w:val="00061E58"/>
    <w:rsid w:val="0006596E"/>
    <w:rsid w:val="0007519B"/>
    <w:rsid w:val="000763EB"/>
    <w:rsid w:val="00077C5D"/>
    <w:rsid w:val="00081312"/>
    <w:rsid w:val="000903D8"/>
    <w:rsid w:val="000935A4"/>
    <w:rsid w:val="00096230"/>
    <w:rsid w:val="000A45D7"/>
    <w:rsid w:val="000B1542"/>
    <w:rsid w:val="000B21B9"/>
    <w:rsid w:val="000C676C"/>
    <w:rsid w:val="000D4C2E"/>
    <w:rsid w:val="000D7226"/>
    <w:rsid w:val="000E04C7"/>
    <w:rsid w:val="000E202A"/>
    <w:rsid w:val="000E5433"/>
    <w:rsid w:val="000E552D"/>
    <w:rsid w:val="000E7160"/>
    <w:rsid w:val="00104067"/>
    <w:rsid w:val="00104087"/>
    <w:rsid w:val="001045F6"/>
    <w:rsid w:val="0010730F"/>
    <w:rsid w:val="00107FF7"/>
    <w:rsid w:val="0011080D"/>
    <w:rsid w:val="00114BB3"/>
    <w:rsid w:val="00114DFD"/>
    <w:rsid w:val="00120478"/>
    <w:rsid w:val="00131B9F"/>
    <w:rsid w:val="001323F0"/>
    <w:rsid w:val="001371D7"/>
    <w:rsid w:val="0014112C"/>
    <w:rsid w:val="00143C45"/>
    <w:rsid w:val="00144279"/>
    <w:rsid w:val="00145FFB"/>
    <w:rsid w:val="0015090A"/>
    <w:rsid w:val="001524E6"/>
    <w:rsid w:val="0015455B"/>
    <w:rsid w:val="001571B6"/>
    <w:rsid w:val="00162CB5"/>
    <w:rsid w:val="00163708"/>
    <w:rsid w:val="0016722D"/>
    <w:rsid w:val="0017002D"/>
    <w:rsid w:val="00171888"/>
    <w:rsid w:val="001746D6"/>
    <w:rsid w:val="0018627E"/>
    <w:rsid w:val="001877CC"/>
    <w:rsid w:val="00187B8F"/>
    <w:rsid w:val="00195832"/>
    <w:rsid w:val="001A37E4"/>
    <w:rsid w:val="001A44B7"/>
    <w:rsid w:val="001A4906"/>
    <w:rsid w:val="001A5AC8"/>
    <w:rsid w:val="001A6CDC"/>
    <w:rsid w:val="001A6F15"/>
    <w:rsid w:val="001A73BD"/>
    <w:rsid w:val="001A7FB4"/>
    <w:rsid w:val="001B577F"/>
    <w:rsid w:val="001C3383"/>
    <w:rsid w:val="001C34F0"/>
    <w:rsid w:val="001C4495"/>
    <w:rsid w:val="001D5027"/>
    <w:rsid w:val="001D74F8"/>
    <w:rsid w:val="001D7DFD"/>
    <w:rsid w:val="001E165A"/>
    <w:rsid w:val="001E7DE3"/>
    <w:rsid w:val="001F0D6C"/>
    <w:rsid w:val="001F135A"/>
    <w:rsid w:val="001F4F03"/>
    <w:rsid w:val="001F7541"/>
    <w:rsid w:val="00202C64"/>
    <w:rsid w:val="0020489F"/>
    <w:rsid w:val="0020612D"/>
    <w:rsid w:val="00210A6A"/>
    <w:rsid w:val="00213FBB"/>
    <w:rsid w:val="00214B26"/>
    <w:rsid w:val="002171B9"/>
    <w:rsid w:val="00217DDE"/>
    <w:rsid w:val="002230EB"/>
    <w:rsid w:val="00223463"/>
    <w:rsid w:val="00224175"/>
    <w:rsid w:val="00224F39"/>
    <w:rsid w:val="00231F26"/>
    <w:rsid w:val="00240DA5"/>
    <w:rsid w:val="002411C6"/>
    <w:rsid w:val="002430CB"/>
    <w:rsid w:val="00245DF6"/>
    <w:rsid w:val="00246EFD"/>
    <w:rsid w:val="002474C3"/>
    <w:rsid w:val="0025076F"/>
    <w:rsid w:val="002507D6"/>
    <w:rsid w:val="00251A31"/>
    <w:rsid w:val="002525C1"/>
    <w:rsid w:val="00256F70"/>
    <w:rsid w:val="00257E20"/>
    <w:rsid w:val="00261B21"/>
    <w:rsid w:val="002620BB"/>
    <w:rsid w:val="00262562"/>
    <w:rsid w:val="00264558"/>
    <w:rsid w:val="00265239"/>
    <w:rsid w:val="00267FDC"/>
    <w:rsid w:val="002705D8"/>
    <w:rsid w:val="0027121B"/>
    <w:rsid w:val="002722B8"/>
    <w:rsid w:val="002725A2"/>
    <w:rsid w:val="00275B15"/>
    <w:rsid w:val="002779F9"/>
    <w:rsid w:val="00277C3A"/>
    <w:rsid w:val="00280DD9"/>
    <w:rsid w:val="0028126F"/>
    <w:rsid w:val="002833EB"/>
    <w:rsid w:val="00283D34"/>
    <w:rsid w:val="0028619E"/>
    <w:rsid w:val="00286231"/>
    <w:rsid w:val="00287159"/>
    <w:rsid w:val="00287C85"/>
    <w:rsid w:val="0029059B"/>
    <w:rsid w:val="0029083B"/>
    <w:rsid w:val="00295D15"/>
    <w:rsid w:val="00295EF4"/>
    <w:rsid w:val="00297220"/>
    <w:rsid w:val="00297EBE"/>
    <w:rsid w:val="002A5C18"/>
    <w:rsid w:val="002A6F52"/>
    <w:rsid w:val="002B576C"/>
    <w:rsid w:val="002B5A8F"/>
    <w:rsid w:val="002B7C2E"/>
    <w:rsid w:val="002C26B0"/>
    <w:rsid w:val="002C340D"/>
    <w:rsid w:val="002C4B4F"/>
    <w:rsid w:val="002C7BC3"/>
    <w:rsid w:val="002D562C"/>
    <w:rsid w:val="002E1F09"/>
    <w:rsid w:val="002E2E07"/>
    <w:rsid w:val="002E307C"/>
    <w:rsid w:val="002E5E75"/>
    <w:rsid w:val="002E7AA7"/>
    <w:rsid w:val="002F11DD"/>
    <w:rsid w:val="002F6D5F"/>
    <w:rsid w:val="002F7234"/>
    <w:rsid w:val="003031A7"/>
    <w:rsid w:val="00303FCE"/>
    <w:rsid w:val="00306A96"/>
    <w:rsid w:val="003156D3"/>
    <w:rsid w:val="003165C1"/>
    <w:rsid w:val="0031699F"/>
    <w:rsid w:val="00320AD5"/>
    <w:rsid w:val="0032460B"/>
    <w:rsid w:val="00325589"/>
    <w:rsid w:val="00325E92"/>
    <w:rsid w:val="00325F2D"/>
    <w:rsid w:val="00327851"/>
    <w:rsid w:val="00330332"/>
    <w:rsid w:val="003352DF"/>
    <w:rsid w:val="003403AA"/>
    <w:rsid w:val="00342021"/>
    <w:rsid w:val="003432F7"/>
    <w:rsid w:val="00344107"/>
    <w:rsid w:val="00344224"/>
    <w:rsid w:val="00345515"/>
    <w:rsid w:val="00347095"/>
    <w:rsid w:val="0035123C"/>
    <w:rsid w:val="00360C5E"/>
    <w:rsid w:val="0036139A"/>
    <w:rsid w:val="00363D48"/>
    <w:rsid w:val="00364932"/>
    <w:rsid w:val="00364B8B"/>
    <w:rsid w:val="00366981"/>
    <w:rsid w:val="00366CE4"/>
    <w:rsid w:val="003674EB"/>
    <w:rsid w:val="00370044"/>
    <w:rsid w:val="00373BEC"/>
    <w:rsid w:val="00393AF1"/>
    <w:rsid w:val="00395556"/>
    <w:rsid w:val="0039787B"/>
    <w:rsid w:val="003A0143"/>
    <w:rsid w:val="003A1E03"/>
    <w:rsid w:val="003A1E49"/>
    <w:rsid w:val="003A3201"/>
    <w:rsid w:val="003A3B7E"/>
    <w:rsid w:val="003A4ABB"/>
    <w:rsid w:val="003A57CC"/>
    <w:rsid w:val="003A5E59"/>
    <w:rsid w:val="003B1B3A"/>
    <w:rsid w:val="003C2768"/>
    <w:rsid w:val="003C4FC8"/>
    <w:rsid w:val="003C59F1"/>
    <w:rsid w:val="003C6A66"/>
    <w:rsid w:val="003C7FD4"/>
    <w:rsid w:val="003D1D0B"/>
    <w:rsid w:val="003E002B"/>
    <w:rsid w:val="003E0487"/>
    <w:rsid w:val="003E04AC"/>
    <w:rsid w:val="003E37AE"/>
    <w:rsid w:val="003E3DB1"/>
    <w:rsid w:val="003E6B48"/>
    <w:rsid w:val="003F1C04"/>
    <w:rsid w:val="003F2C80"/>
    <w:rsid w:val="003F445D"/>
    <w:rsid w:val="003F469A"/>
    <w:rsid w:val="004052ED"/>
    <w:rsid w:val="00412AD7"/>
    <w:rsid w:val="004137F8"/>
    <w:rsid w:val="00420049"/>
    <w:rsid w:val="004210D6"/>
    <w:rsid w:val="004212B8"/>
    <w:rsid w:val="00422084"/>
    <w:rsid w:val="004229B1"/>
    <w:rsid w:val="0042653C"/>
    <w:rsid w:val="00431DAC"/>
    <w:rsid w:val="00436768"/>
    <w:rsid w:val="004371E5"/>
    <w:rsid w:val="00440BC2"/>
    <w:rsid w:val="00444553"/>
    <w:rsid w:val="00445AC5"/>
    <w:rsid w:val="00446C59"/>
    <w:rsid w:val="00451180"/>
    <w:rsid w:val="0045124D"/>
    <w:rsid w:val="004521F6"/>
    <w:rsid w:val="00452AAA"/>
    <w:rsid w:val="00454DC1"/>
    <w:rsid w:val="00455641"/>
    <w:rsid w:val="004572F7"/>
    <w:rsid w:val="004629D5"/>
    <w:rsid w:val="00462FA6"/>
    <w:rsid w:val="00463D66"/>
    <w:rsid w:val="004642DB"/>
    <w:rsid w:val="004661B3"/>
    <w:rsid w:val="0047039B"/>
    <w:rsid w:val="00474632"/>
    <w:rsid w:val="0047477D"/>
    <w:rsid w:val="00475563"/>
    <w:rsid w:val="00480E12"/>
    <w:rsid w:val="00485AA3"/>
    <w:rsid w:val="00487AA5"/>
    <w:rsid w:val="00487AAC"/>
    <w:rsid w:val="004906BC"/>
    <w:rsid w:val="0049586F"/>
    <w:rsid w:val="004A287C"/>
    <w:rsid w:val="004A6A3A"/>
    <w:rsid w:val="004A6CBA"/>
    <w:rsid w:val="004B0167"/>
    <w:rsid w:val="004B04AC"/>
    <w:rsid w:val="004C04E1"/>
    <w:rsid w:val="004C05EB"/>
    <w:rsid w:val="004C0B7F"/>
    <w:rsid w:val="004C14A8"/>
    <w:rsid w:val="004C65A6"/>
    <w:rsid w:val="004C6F7E"/>
    <w:rsid w:val="004D0626"/>
    <w:rsid w:val="004D1041"/>
    <w:rsid w:val="004D271E"/>
    <w:rsid w:val="004D3E3E"/>
    <w:rsid w:val="004D575E"/>
    <w:rsid w:val="004E4D0B"/>
    <w:rsid w:val="004E66D8"/>
    <w:rsid w:val="004E6953"/>
    <w:rsid w:val="004E7CDF"/>
    <w:rsid w:val="004F2EF4"/>
    <w:rsid w:val="004F36AF"/>
    <w:rsid w:val="004F499E"/>
    <w:rsid w:val="004F4D96"/>
    <w:rsid w:val="004F54C0"/>
    <w:rsid w:val="004F5E42"/>
    <w:rsid w:val="00503DD7"/>
    <w:rsid w:val="0050431A"/>
    <w:rsid w:val="005115FB"/>
    <w:rsid w:val="00512553"/>
    <w:rsid w:val="005205F6"/>
    <w:rsid w:val="00523396"/>
    <w:rsid w:val="0052436F"/>
    <w:rsid w:val="00525554"/>
    <w:rsid w:val="0052699B"/>
    <w:rsid w:val="00526FF9"/>
    <w:rsid w:val="005305C6"/>
    <w:rsid w:val="0053112E"/>
    <w:rsid w:val="00533A71"/>
    <w:rsid w:val="0053725B"/>
    <w:rsid w:val="005436F0"/>
    <w:rsid w:val="00543D1B"/>
    <w:rsid w:val="00551813"/>
    <w:rsid w:val="0055438B"/>
    <w:rsid w:val="0055438D"/>
    <w:rsid w:val="00557654"/>
    <w:rsid w:val="00561F0E"/>
    <w:rsid w:val="00564308"/>
    <w:rsid w:val="0057055A"/>
    <w:rsid w:val="005746E2"/>
    <w:rsid w:val="00580449"/>
    <w:rsid w:val="0058591B"/>
    <w:rsid w:val="00585A7D"/>
    <w:rsid w:val="00587378"/>
    <w:rsid w:val="005916E8"/>
    <w:rsid w:val="005928FF"/>
    <w:rsid w:val="00595510"/>
    <w:rsid w:val="00596083"/>
    <w:rsid w:val="005A10C3"/>
    <w:rsid w:val="005A2D5C"/>
    <w:rsid w:val="005A409C"/>
    <w:rsid w:val="005A595A"/>
    <w:rsid w:val="005A7B36"/>
    <w:rsid w:val="005B2D27"/>
    <w:rsid w:val="005B392A"/>
    <w:rsid w:val="005B5B2B"/>
    <w:rsid w:val="005B5F56"/>
    <w:rsid w:val="005B616E"/>
    <w:rsid w:val="005C19AF"/>
    <w:rsid w:val="005C6D56"/>
    <w:rsid w:val="005D333A"/>
    <w:rsid w:val="005D3F52"/>
    <w:rsid w:val="005D4375"/>
    <w:rsid w:val="005D4992"/>
    <w:rsid w:val="005D57E6"/>
    <w:rsid w:val="005D7298"/>
    <w:rsid w:val="005D7527"/>
    <w:rsid w:val="005E1184"/>
    <w:rsid w:val="005E2618"/>
    <w:rsid w:val="005E32BC"/>
    <w:rsid w:val="005E40A0"/>
    <w:rsid w:val="005E7C62"/>
    <w:rsid w:val="005F21E2"/>
    <w:rsid w:val="005F2737"/>
    <w:rsid w:val="005F5BC5"/>
    <w:rsid w:val="005F7854"/>
    <w:rsid w:val="00602656"/>
    <w:rsid w:val="00602CC2"/>
    <w:rsid w:val="00604A63"/>
    <w:rsid w:val="00605744"/>
    <w:rsid w:val="00611BBC"/>
    <w:rsid w:val="0061297F"/>
    <w:rsid w:val="0062607A"/>
    <w:rsid w:val="0062612B"/>
    <w:rsid w:val="0063251A"/>
    <w:rsid w:val="00632B19"/>
    <w:rsid w:val="00633154"/>
    <w:rsid w:val="006337CA"/>
    <w:rsid w:val="006413BB"/>
    <w:rsid w:val="00642D04"/>
    <w:rsid w:val="006468CB"/>
    <w:rsid w:val="0065135F"/>
    <w:rsid w:val="00652704"/>
    <w:rsid w:val="006535C3"/>
    <w:rsid w:val="00655E27"/>
    <w:rsid w:val="0065692F"/>
    <w:rsid w:val="00657127"/>
    <w:rsid w:val="006575AE"/>
    <w:rsid w:val="00664123"/>
    <w:rsid w:val="00664754"/>
    <w:rsid w:val="00673ACC"/>
    <w:rsid w:val="00674048"/>
    <w:rsid w:val="0067558E"/>
    <w:rsid w:val="0067581C"/>
    <w:rsid w:val="00676DB5"/>
    <w:rsid w:val="00682A91"/>
    <w:rsid w:val="006861C9"/>
    <w:rsid w:val="00687368"/>
    <w:rsid w:val="00692784"/>
    <w:rsid w:val="00695E54"/>
    <w:rsid w:val="006A1566"/>
    <w:rsid w:val="006A1B40"/>
    <w:rsid w:val="006A3ACC"/>
    <w:rsid w:val="006A5461"/>
    <w:rsid w:val="006A7B7B"/>
    <w:rsid w:val="006B0008"/>
    <w:rsid w:val="006B003A"/>
    <w:rsid w:val="006B0D93"/>
    <w:rsid w:val="006B2E80"/>
    <w:rsid w:val="006B3A0A"/>
    <w:rsid w:val="006B3E65"/>
    <w:rsid w:val="006B54D4"/>
    <w:rsid w:val="006C10D4"/>
    <w:rsid w:val="006C1ACA"/>
    <w:rsid w:val="006C2207"/>
    <w:rsid w:val="006C3391"/>
    <w:rsid w:val="006C47D3"/>
    <w:rsid w:val="006C79AA"/>
    <w:rsid w:val="006D3960"/>
    <w:rsid w:val="006D40D9"/>
    <w:rsid w:val="006D4F7C"/>
    <w:rsid w:val="006D6D2F"/>
    <w:rsid w:val="006E0062"/>
    <w:rsid w:val="006E2986"/>
    <w:rsid w:val="006E2EE8"/>
    <w:rsid w:val="006E4E5E"/>
    <w:rsid w:val="006F5522"/>
    <w:rsid w:val="006F5F8A"/>
    <w:rsid w:val="006F755D"/>
    <w:rsid w:val="006F7DC9"/>
    <w:rsid w:val="00700A2F"/>
    <w:rsid w:val="00704335"/>
    <w:rsid w:val="00712408"/>
    <w:rsid w:val="00717112"/>
    <w:rsid w:val="0072119C"/>
    <w:rsid w:val="00723300"/>
    <w:rsid w:val="00723BEC"/>
    <w:rsid w:val="007323B9"/>
    <w:rsid w:val="0073254E"/>
    <w:rsid w:val="00733327"/>
    <w:rsid w:val="00734ADC"/>
    <w:rsid w:val="007371BE"/>
    <w:rsid w:val="007451BB"/>
    <w:rsid w:val="00751B7D"/>
    <w:rsid w:val="00751D8C"/>
    <w:rsid w:val="00754822"/>
    <w:rsid w:val="00762769"/>
    <w:rsid w:val="007646B6"/>
    <w:rsid w:val="007659E3"/>
    <w:rsid w:val="007705BA"/>
    <w:rsid w:val="007715ED"/>
    <w:rsid w:val="00773594"/>
    <w:rsid w:val="00774137"/>
    <w:rsid w:val="00774665"/>
    <w:rsid w:val="00774CA9"/>
    <w:rsid w:val="00781241"/>
    <w:rsid w:val="00783D8B"/>
    <w:rsid w:val="00784D84"/>
    <w:rsid w:val="007859E8"/>
    <w:rsid w:val="00786C80"/>
    <w:rsid w:val="00791D73"/>
    <w:rsid w:val="0079341E"/>
    <w:rsid w:val="00794C92"/>
    <w:rsid w:val="00797931"/>
    <w:rsid w:val="007A0A06"/>
    <w:rsid w:val="007A1AEB"/>
    <w:rsid w:val="007A4C12"/>
    <w:rsid w:val="007A6B98"/>
    <w:rsid w:val="007A7AC1"/>
    <w:rsid w:val="007B5F4A"/>
    <w:rsid w:val="007C124E"/>
    <w:rsid w:val="007C46E7"/>
    <w:rsid w:val="007C4962"/>
    <w:rsid w:val="007C56E1"/>
    <w:rsid w:val="007C5C69"/>
    <w:rsid w:val="007C6F28"/>
    <w:rsid w:val="007C6FC4"/>
    <w:rsid w:val="007D4458"/>
    <w:rsid w:val="007D4FFB"/>
    <w:rsid w:val="007D583E"/>
    <w:rsid w:val="007D7978"/>
    <w:rsid w:val="007E2425"/>
    <w:rsid w:val="007E43B3"/>
    <w:rsid w:val="007E4F14"/>
    <w:rsid w:val="007F0041"/>
    <w:rsid w:val="007F0753"/>
    <w:rsid w:val="007F1A72"/>
    <w:rsid w:val="007F2A05"/>
    <w:rsid w:val="007F37C8"/>
    <w:rsid w:val="007F677A"/>
    <w:rsid w:val="007F71B5"/>
    <w:rsid w:val="0080335E"/>
    <w:rsid w:val="0080367F"/>
    <w:rsid w:val="00804B6C"/>
    <w:rsid w:val="0080582C"/>
    <w:rsid w:val="00806AA3"/>
    <w:rsid w:val="00806D8D"/>
    <w:rsid w:val="0081099C"/>
    <w:rsid w:val="00814246"/>
    <w:rsid w:val="008220EE"/>
    <w:rsid w:val="00822545"/>
    <w:rsid w:val="00823CA5"/>
    <w:rsid w:val="00830F2E"/>
    <w:rsid w:val="00835573"/>
    <w:rsid w:val="0083732C"/>
    <w:rsid w:val="00840995"/>
    <w:rsid w:val="008422AA"/>
    <w:rsid w:val="00843EAC"/>
    <w:rsid w:val="00844086"/>
    <w:rsid w:val="00853EC0"/>
    <w:rsid w:val="008619C2"/>
    <w:rsid w:val="00862E98"/>
    <w:rsid w:val="008708AC"/>
    <w:rsid w:val="008749BA"/>
    <w:rsid w:val="00874E58"/>
    <w:rsid w:val="008755E8"/>
    <w:rsid w:val="008816F8"/>
    <w:rsid w:val="00881702"/>
    <w:rsid w:val="00881B97"/>
    <w:rsid w:val="00883BAB"/>
    <w:rsid w:val="008863B4"/>
    <w:rsid w:val="00894B03"/>
    <w:rsid w:val="00895704"/>
    <w:rsid w:val="008974A8"/>
    <w:rsid w:val="008A134A"/>
    <w:rsid w:val="008A142D"/>
    <w:rsid w:val="008A4A91"/>
    <w:rsid w:val="008A56F1"/>
    <w:rsid w:val="008A6B50"/>
    <w:rsid w:val="008B2019"/>
    <w:rsid w:val="008B2AFC"/>
    <w:rsid w:val="008B4962"/>
    <w:rsid w:val="008B6F2C"/>
    <w:rsid w:val="008C0D06"/>
    <w:rsid w:val="008C162C"/>
    <w:rsid w:val="008C275D"/>
    <w:rsid w:val="008C4AD7"/>
    <w:rsid w:val="008C4EB6"/>
    <w:rsid w:val="008D6120"/>
    <w:rsid w:val="008E0FEB"/>
    <w:rsid w:val="008E39E7"/>
    <w:rsid w:val="008F1352"/>
    <w:rsid w:val="008F155A"/>
    <w:rsid w:val="008F3606"/>
    <w:rsid w:val="008F46B7"/>
    <w:rsid w:val="008F7C5C"/>
    <w:rsid w:val="0090067A"/>
    <w:rsid w:val="00903FA3"/>
    <w:rsid w:val="00916E5A"/>
    <w:rsid w:val="00920E86"/>
    <w:rsid w:val="0093097C"/>
    <w:rsid w:val="009315A6"/>
    <w:rsid w:val="00940B2A"/>
    <w:rsid w:val="00940E14"/>
    <w:rsid w:val="00942EF0"/>
    <w:rsid w:val="00944A02"/>
    <w:rsid w:val="00944BE8"/>
    <w:rsid w:val="00945105"/>
    <w:rsid w:val="00950EAE"/>
    <w:rsid w:val="00954FD4"/>
    <w:rsid w:val="0095696C"/>
    <w:rsid w:val="00956A2A"/>
    <w:rsid w:val="009615C2"/>
    <w:rsid w:val="00961810"/>
    <w:rsid w:val="009618C7"/>
    <w:rsid w:val="00962233"/>
    <w:rsid w:val="00963C5E"/>
    <w:rsid w:val="009662FC"/>
    <w:rsid w:val="00966329"/>
    <w:rsid w:val="00966FFD"/>
    <w:rsid w:val="00967BA6"/>
    <w:rsid w:val="0097071A"/>
    <w:rsid w:val="00973F96"/>
    <w:rsid w:val="00974C53"/>
    <w:rsid w:val="00984C21"/>
    <w:rsid w:val="00984CC1"/>
    <w:rsid w:val="009923BA"/>
    <w:rsid w:val="00994646"/>
    <w:rsid w:val="00997D0A"/>
    <w:rsid w:val="009A02A7"/>
    <w:rsid w:val="009A0B24"/>
    <w:rsid w:val="009A3255"/>
    <w:rsid w:val="009A4399"/>
    <w:rsid w:val="009A6A8F"/>
    <w:rsid w:val="009B1D65"/>
    <w:rsid w:val="009B1DDE"/>
    <w:rsid w:val="009B2A11"/>
    <w:rsid w:val="009B7B0A"/>
    <w:rsid w:val="009C24C6"/>
    <w:rsid w:val="009C4D44"/>
    <w:rsid w:val="009C690F"/>
    <w:rsid w:val="009E16F5"/>
    <w:rsid w:val="009E27E7"/>
    <w:rsid w:val="009E4BAB"/>
    <w:rsid w:val="009E609D"/>
    <w:rsid w:val="009F29E7"/>
    <w:rsid w:val="009F3432"/>
    <w:rsid w:val="009F5CC0"/>
    <w:rsid w:val="009F6B89"/>
    <w:rsid w:val="009F7116"/>
    <w:rsid w:val="00A009D2"/>
    <w:rsid w:val="00A00DEF"/>
    <w:rsid w:val="00A0126F"/>
    <w:rsid w:val="00A06F81"/>
    <w:rsid w:val="00A16BE8"/>
    <w:rsid w:val="00A17423"/>
    <w:rsid w:val="00A17F72"/>
    <w:rsid w:val="00A2473D"/>
    <w:rsid w:val="00A24F6C"/>
    <w:rsid w:val="00A275ED"/>
    <w:rsid w:val="00A30D66"/>
    <w:rsid w:val="00A31B68"/>
    <w:rsid w:val="00A3424B"/>
    <w:rsid w:val="00A417ED"/>
    <w:rsid w:val="00A43399"/>
    <w:rsid w:val="00A43B17"/>
    <w:rsid w:val="00A4449D"/>
    <w:rsid w:val="00A44934"/>
    <w:rsid w:val="00A46C8A"/>
    <w:rsid w:val="00A478E2"/>
    <w:rsid w:val="00A523A5"/>
    <w:rsid w:val="00A52CA0"/>
    <w:rsid w:val="00A5304F"/>
    <w:rsid w:val="00A556FD"/>
    <w:rsid w:val="00A564C7"/>
    <w:rsid w:val="00A61D49"/>
    <w:rsid w:val="00A63581"/>
    <w:rsid w:val="00A6405C"/>
    <w:rsid w:val="00A65547"/>
    <w:rsid w:val="00A65A18"/>
    <w:rsid w:val="00A6653D"/>
    <w:rsid w:val="00A70FC0"/>
    <w:rsid w:val="00A721EA"/>
    <w:rsid w:val="00A76703"/>
    <w:rsid w:val="00A76B4D"/>
    <w:rsid w:val="00A76B71"/>
    <w:rsid w:val="00A77331"/>
    <w:rsid w:val="00A77699"/>
    <w:rsid w:val="00A77FE2"/>
    <w:rsid w:val="00A820BE"/>
    <w:rsid w:val="00A83380"/>
    <w:rsid w:val="00A84DB6"/>
    <w:rsid w:val="00A85022"/>
    <w:rsid w:val="00A862F8"/>
    <w:rsid w:val="00A870D4"/>
    <w:rsid w:val="00A87B18"/>
    <w:rsid w:val="00A90378"/>
    <w:rsid w:val="00A91E83"/>
    <w:rsid w:val="00A926EC"/>
    <w:rsid w:val="00A94A8C"/>
    <w:rsid w:val="00AA0B25"/>
    <w:rsid w:val="00AA2F20"/>
    <w:rsid w:val="00AA327F"/>
    <w:rsid w:val="00AA4034"/>
    <w:rsid w:val="00AA448A"/>
    <w:rsid w:val="00AA515B"/>
    <w:rsid w:val="00AA5764"/>
    <w:rsid w:val="00AA762C"/>
    <w:rsid w:val="00AB2296"/>
    <w:rsid w:val="00AB7B08"/>
    <w:rsid w:val="00AC3FAE"/>
    <w:rsid w:val="00AC4A06"/>
    <w:rsid w:val="00AC5A13"/>
    <w:rsid w:val="00AC6E50"/>
    <w:rsid w:val="00AD0565"/>
    <w:rsid w:val="00AD5B89"/>
    <w:rsid w:val="00AD7DED"/>
    <w:rsid w:val="00AE0A53"/>
    <w:rsid w:val="00AE2214"/>
    <w:rsid w:val="00AE57D7"/>
    <w:rsid w:val="00AE63D7"/>
    <w:rsid w:val="00AE65FC"/>
    <w:rsid w:val="00AF07E0"/>
    <w:rsid w:val="00AF1720"/>
    <w:rsid w:val="00AF255C"/>
    <w:rsid w:val="00AF73FB"/>
    <w:rsid w:val="00AF7579"/>
    <w:rsid w:val="00AF7D95"/>
    <w:rsid w:val="00B01095"/>
    <w:rsid w:val="00B01D1D"/>
    <w:rsid w:val="00B02019"/>
    <w:rsid w:val="00B0458F"/>
    <w:rsid w:val="00B04F93"/>
    <w:rsid w:val="00B0658F"/>
    <w:rsid w:val="00B06BDF"/>
    <w:rsid w:val="00B06F58"/>
    <w:rsid w:val="00B07101"/>
    <w:rsid w:val="00B13095"/>
    <w:rsid w:val="00B13502"/>
    <w:rsid w:val="00B13773"/>
    <w:rsid w:val="00B21C1F"/>
    <w:rsid w:val="00B22C0A"/>
    <w:rsid w:val="00B26941"/>
    <w:rsid w:val="00B26D0D"/>
    <w:rsid w:val="00B31D4D"/>
    <w:rsid w:val="00B36D98"/>
    <w:rsid w:val="00B37DA8"/>
    <w:rsid w:val="00B40C9D"/>
    <w:rsid w:val="00B413D8"/>
    <w:rsid w:val="00B417CF"/>
    <w:rsid w:val="00B42A37"/>
    <w:rsid w:val="00B43373"/>
    <w:rsid w:val="00B4379A"/>
    <w:rsid w:val="00B458AE"/>
    <w:rsid w:val="00B50DF3"/>
    <w:rsid w:val="00B52664"/>
    <w:rsid w:val="00B54BDD"/>
    <w:rsid w:val="00B54D2B"/>
    <w:rsid w:val="00B565D9"/>
    <w:rsid w:val="00B61FC5"/>
    <w:rsid w:val="00B65B0C"/>
    <w:rsid w:val="00B67AE8"/>
    <w:rsid w:val="00B71894"/>
    <w:rsid w:val="00B72205"/>
    <w:rsid w:val="00B72C96"/>
    <w:rsid w:val="00B75029"/>
    <w:rsid w:val="00B75922"/>
    <w:rsid w:val="00B7730A"/>
    <w:rsid w:val="00B80F8F"/>
    <w:rsid w:val="00B81CB7"/>
    <w:rsid w:val="00B83D39"/>
    <w:rsid w:val="00B86081"/>
    <w:rsid w:val="00B90FAA"/>
    <w:rsid w:val="00B923B7"/>
    <w:rsid w:val="00B93BD3"/>
    <w:rsid w:val="00B957FF"/>
    <w:rsid w:val="00B97710"/>
    <w:rsid w:val="00BA247E"/>
    <w:rsid w:val="00BA3506"/>
    <w:rsid w:val="00BA3F77"/>
    <w:rsid w:val="00BA6BAF"/>
    <w:rsid w:val="00BB0F31"/>
    <w:rsid w:val="00BB3346"/>
    <w:rsid w:val="00BB38A3"/>
    <w:rsid w:val="00BB4365"/>
    <w:rsid w:val="00BB4A4A"/>
    <w:rsid w:val="00BB4FC3"/>
    <w:rsid w:val="00BB684D"/>
    <w:rsid w:val="00BB7A46"/>
    <w:rsid w:val="00BC3EBF"/>
    <w:rsid w:val="00BD0E01"/>
    <w:rsid w:val="00BD1CB1"/>
    <w:rsid w:val="00BD1F9E"/>
    <w:rsid w:val="00BD3CB9"/>
    <w:rsid w:val="00BD56A7"/>
    <w:rsid w:val="00BE01DC"/>
    <w:rsid w:val="00BE0297"/>
    <w:rsid w:val="00BE688E"/>
    <w:rsid w:val="00BE795B"/>
    <w:rsid w:val="00BF2ACE"/>
    <w:rsid w:val="00C03E46"/>
    <w:rsid w:val="00C04E16"/>
    <w:rsid w:val="00C12813"/>
    <w:rsid w:val="00C12BEB"/>
    <w:rsid w:val="00C13AA3"/>
    <w:rsid w:val="00C13D26"/>
    <w:rsid w:val="00C266FA"/>
    <w:rsid w:val="00C27959"/>
    <w:rsid w:val="00C304C0"/>
    <w:rsid w:val="00C30C44"/>
    <w:rsid w:val="00C340E2"/>
    <w:rsid w:val="00C51214"/>
    <w:rsid w:val="00C5260E"/>
    <w:rsid w:val="00C541E2"/>
    <w:rsid w:val="00C56F5C"/>
    <w:rsid w:val="00C61594"/>
    <w:rsid w:val="00C61E83"/>
    <w:rsid w:val="00C624C9"/>
    <w:rsid w:val="00C70BCB"/>
    <w:rsid w:val="00C80902"/>
    <w:rsid w:val="00C82AA0"/>
    <w:rsid w:val="00C83D31"/>
    <w:rsid w:val="00C85F76"/>
    <w:rsid w:val="00C86A7E"/>
    <w:rsid w:val="00C87202"/>
    <w:rsid w:val="00C925EA"/>
    <w:rsid w:val="00C94A18"/>
    <w:rsid w:val="00C97448"/>
    <w:rsid w:val="00CA0A06"/>
    <w:rsid w:val="00CA163C"/>
    <w:rsid w:val="00CA2667"/>
    <w:rsid w:val="00CA2735"/>
    <w:rsid w:val="00CA329B"/>
    <w:rsid w:val="00CA346C"/>
    <w:rsid w:val="00CA4104"/>
    <w:rsid w:val="00CB2225"/>
    <w:rsid w:val="00CB223B"/>
    <w:rsid w:val="00CB6574"/>
    <w:rsid w:val="00CC6CF6"/>
    <w:rsid w:val="00CC7528"/>
    <w:rsid w:val="00CC7A82"/>
    <w:rsid w:val="00CD16D0"/>
    <w:rsid w:val="00CD18F1"/>
    <w:rsid w:val="00CD33D9"/>
    <w:rsid w:val="00CD35EA"/>
    <w:rsid w:val="00CE13D2"/>
    <w:rsid w:val="00CE1A94"/>
    <w:rsid w:val="00CF6CCB"/>
    <w:rsid w:val="00D005ED"/>
    <w:rsid w:val="00D007B5"/>
    <w:rsid w:val="00D06372"/>
    <w:rsid w:val="00D075A2"/>
    <w:rsid w:val="00D1618D"/>
    <w:rsid w:val="00D16FC1"/>
    <w:rsid w:val="00D235FE"/>
    <w:rsid w:val="00D237D8"/>
    <w:rsid w:val="00D23950"/>
    <w:rsid w:val="00D26BF0"/>
    <w:rsid w:val="00D27840"/>
    <w:rsid w:val="00D309F8"/>
    <w:rsid w:val="00D35A68"/>
    <w:rsid w:val="00D35AC8"/>
    <w:rsid w:val="00D41153"/>
    <w:rsid w:val="00D42742"/>
    <w:rsid w:val="00D42966"/>
    <w:rsid w:val="00D4324E"/>
    <w:rsid w:val="00D440E3"/>
    <w:rsid w:val="00D44572"/>
    <w:rsid w:val="00D457FF"/>
    <w:rsid w:val="00D46516"/>
    <w:rsid w:val="00D46FEF"/>
    <w:rsid w:val="00D51582"/>
    <w:rsid w:val="00D51852"/>
    <w:rsid w:val="00D51DE8"/>
    <w:rsid w:val="00D53605"/>
    <w:rsid w:val="00D55266"/>
    <w:rsid w:val="00D5644B"/>
    <w:rsid w:val="00D57B74"/>
    <w:rsid w:val="00D632E7"/>
    <w:rsid w:val="00D67148"/>
    <w:rsid w:val="00D72275"/>
    <w:rsid w:val="00D72A44"/>
    <w:rsid w:val="00D76B7E"/>
    <w:rsid w:val="00D91E6D"/>
    <w:rsid w:val="00D93568"/>
    <w:rsid w:val="00D95B4F"/>
    <w:rsid w:val="00DA0199"/>
    <w:rsid w:val="00DA0D2F"/>
    <w:rsid w:val="00DA2164"/>
    <w:rsid w:val="00DA26EF"/>
    <w:rsid w:val="00DA59AD"/>
    <w:rsid w:val="00DA6C48"/>
    <w:rsid w:val="00DA7F54"/>
    <w:rsid w:val="00DB0BB7"/>
    <w:rsid w:val="00DB1F18"/>
    <w:rsid w:val="00DB40FD"/>
    <w:rsid w:val="00DC1F36"/>
    <w:rsid w:val="00DC32CE"/>
    <w:rsid w:val="00DC4058"/>
    <w:rsid w:val="00DC6B69"/>
    <w:rsid w:val="00DD053E"/>
    <w:rsid w:val="00DD0BAE"/>
    <w:rsid w:val="00DD24CB"/>
    <w:rsid w:val="00DD2DB1"/>
    <w:rsid w:val="00DD3481"/>
    <w:rsid w:val="00DD36DC"/>
    <w:rsid w:val="00DD38E7"/>
    <w:rsid w:val="00DD7412"/>
    <w:rsid w:val="00DE1C45"/>
    <w:rsid w:val="00DE27FD"/>
    <w:rsid w:val="00DE58AE"/>
    <w:rsid w:val="00DE5E5F"/>
    <w:rsid w:val="00DE76AA"/>
    <w:rsid w:val="00DF3999"/>
    <w:rsid w:val="00DF5C40"/>
    <w:rsid w:val="00DF6657"/>
    <w:rsid w:val="00E03896"/>
    <w:rsid w:val="00E05A7A"/>
    <w:rsid w:val="00E10CE5"/>
    <w:rsid w:val="00E10E29"/>
    <w:rsid w:val="00E12D16"/>
    <w:rsid w:val="00E12E48"/>
    <w:rsid w:val="00E16308"/>
    <w:rsid w:val="00E16A9E"/>
    <w:rsid w:val="00E17421"/>
    <w:rsid w:val="00E2083F"/>
    <w:rsid w:val="00E20F81"/>
    <w:rsid w:val="00E237B4"/>
    <w:rsid w:val="00E23C10"/>
    <w:rsid w:val="00E242C1"/>
    <w:rsid w:val="00E260D0"/>
    <w:rsid w:val="00E26B31"/>
    <w:rsid w:val="00E2712E"/>
    <w:rsid w:val="00E314A6"/>
    <w:rsid w:val="00E34DDA"/>
    <w:rsid w:val="00E36A25"/>
    <w:rsid w:val="00E44293"/>
    <w:rsid w:val="00E455BD"/>
    <w:rsid w:val="00E46D74"/>
    <w:rsid w:val="00E47807"/>
    <w:rsid w:val="00E50ECD"/>
    <w:rsid w:val="00E50F60"/>
    <w:rsid w:val="00E53F70"/>
    <w:rsid w:val="00E5643E"/>
    <w:rsid w:val="00E6169C"/>
    <w:rsid w:val="00E65D76"/>
    <w:rsid w:val="00E74CC2"/>
    <w:rsid w:val="00E76720"/>
    <w:rsid w:val="00E76884"/>
    <w:rsid w:val="00E831CE"/>
    <w:rsid w:val="00E85F08"/>
    <w:rsid w:val="00E91D6D"/>
    <w:rsid w:val="00E93B3F"/>
    <w:rsid w:val="00E963CA"/>
    <w:rsid w:val="00E97E16"/>
    <w:rsid w:val="00EA0E2C"/>
    <w:rsid w:val="00EA1CAE"/>
    <w:rsid w:val="00EA3B32"/>
    <w:rsid w:val="00EA68C0"/>
    <w:rsid w:val="00EB3A38"/>
    <w:rsid w:val="00EB7C59"/>
    <w:rsid w:val="00EC01A2"/>
    <w:rsid w:val="00EC2267"/>
    <w:rsid w:val="00EC2D7D"/>
    <w:rsid w:val="00EC36F6"/>
    <w:rsid w:val="00EC6DC1"/>
    <w:rsid w:val="00EC7CD4"/>
    <w:rsid w:val="00ED003B"/>
    <w:rsid w:val="00ED14E5"/>
    <w:rsid w:val="00ED1A58"/>
    <w:rsid w:val="00ED6951"/>
    <w:rsid w:val="00EE5BEF"/>
    <w:rsid w:val="00EE7165"/>
    <w:rsid w:val="00EF3D8C"/>
    <w:rsid w:val="00EF4C91"/>
    <w:rsid w:val="00EF4E73"/>
    <w:rsid w:val="00EF5131"/>
    <w:rsid w:val="00EF6274"/>
    <w:rsid w:val="00F01014"/>
    <w:rsid w:val="00F024FB"/>
    <w:rsid w:val="00F02DC5"/>
    <w:rsid w:val="00F13054"/>
    <w:rsid w:val="00F134F1"/>
    <w:rsid w:val="00F14C3B"/>
    <w:rsid w:val="00F1702A"/>
    <w:rsid w:val="00F177EC"/>
    <w:rsid w:val="00F179E8"/>
    <w:rsid w:val="00F17DAA"/>
    <w:rsid w:val="00F24D90"/>
    <w:rsid w:val="00F25C6B"/>
    <w:rsid w:val="00F30C40"/>
    <w:rsid w:val="00F31C1D"/>
    <w:rsid w:val="00F32B1E"/>
    <w:rsid w:val="00F32B33"/>
    <w:rsid w:val="00F3309E"/>
    <w:rsid w:val="00F33190"/>
    <w:rsid w:val="00F34861"/>
    <w:rsid w:val="00F36A17"/>
    <w:rsid w:val="00F44D4C"/>
    <w:rsid w:val="00F45082"/>
    <w:rsid w:val="00F4724E"/>
    <w:rsid w:val="00F50E15"/>
    <w:rsid w:val="00F521AA"/>
    <w:rsid w:val="00F563A8"/>
    <w:rsid w:val="00F57143"/>
    <w:rsid w:val="00F60BE4"/>
    <w:rsid w:val="00F70D4A"/>
    <w:rsid w:val="00F712E9"/>
    <w:rsid w:val="00F7161F"/>
    <w:rsid w:val="00F75807"/>
    <w:rsid w:val="00F8552A"/>
    <w:rsid w:val="00F85F49"/>
    <w:rsid w:val="00F91484"/>
    <w:rsid w:val="00F91FFA"/>
    <w:rsid w:val="00F97433"/>
    <w:rsid w:val="00F97A83"/>
    <w:rsid w:val="00FA52EE"/>
    <w:rsid w:val="00FA53D8"/>
    <w:rsid w:val="00FA641E"/>
    <w:rsid w:val="00FA773E"/>
    <w:rsid w:val="00FB0609"/>
    <w:rsid w:val="00FB11B0"/>
    <w:rsid w:val="00FB249A"/>
    <w:rsid w:val="00FB4244"/>
    <w:rsid w:val="00FC0467"/>
    <w:rsid w:val="00FC2D87"/>
    <w:rsid w:val="00FC56B5"/>
    <w:rsid w:val="00FC5C93"/>
    <w:rsid w:val="00FC5D3E"/>
    <w:rsid w:val="00FC6790"/>
    <w:rsid w:val="00FD05DB"/>
    <w:rsid w:val="00FD10A1"/>
    <w:rsid w:val="00FD3176"/>
    <w:rsid w:val="00FD5D5A"/>
    <w:rsid w:val="00FD63A7"/>
    <w:rsid w:val="00FE2FF4"/>
    <w:rsid w:val="00FE4775"/>
    <w:rsid w:val="00FE56F5"/>
    <w:rsid w:val="00FE6D7D"/>
    <w:rsid w:val="00FE7017"/>
    <w:rsid w:val="00FE7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3211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594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1594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C61594"/>
  </w:style>
  <w:style w:type="paragraph" w:styleId="a6">
    <w:name w:val="Body Text Indent"/>
    <w:basedOn w:val="a"/>
    <w:rsid w:val="00843EAC"/>
    <w:pPr>
      <w:ind w:firstLine="851"/>
      <w:jc w:val="both"/>
    </w:pPr>
    <w:rPr>
      <w:sz w:val="28"/>
      <w:szCs w:val="28"/>
    </w:rPr>
  </w:style>
  <w:style w:type="paragraph" w:customStyle="1" w:styleId="ConsPlusNormal">
    <w:name w:val="ConsPlusNormal"/>
    <w:rsid w:val="007B5F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40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Body Text 2"/>
    <w:basedOn w:val="a"/>
    <w:rsid w:val="00006D03"/>
    <w:pPr>
      <w:spacing w:after="120" w:line="480" w:lineRule="auto"/>
    </w:pPr>
  </w:style>
  <w:style w:type="paragraph" w:styleId="a7">
    <w:name w:val="No Spacing"/>
    <w:qFormat/>
    <w:rsid w:val="002D562C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rsid w:val="002D562C"/>
    <w:rPr>
      <w:color w:val="0000FF"/>
      <w:u w:val="single"/>
    </w:rPr>
  </w:style>
  <w:style w:type="paragraph" w:customStyle="1" w:styleId="a9">
    <w:name w:val="основной"/>
    <w:basedOn w:val="a"/>
    <w:rsid w:val="007C56E1"/>
    <w:pPr>
      <w:keepNext/>
      <w:overflowPunct/>
      <w:autoSpaceDE/>
      <w:autoSpaceDN/>
      <w:adjustRightInd/>
      <w:textAlignment w:val="auto"/>
    </w:pPr>
    <w:rPr>
      <w:sz w:val="24"/>
    </w:rPr>
  </w:style>
  <w:style w:type="paragraph" w:styleId="aa">
    <w:name w:val="Body Text"/>
    <w:basedOn w:val="a"/>
    <w:rsid w:val="007C56E1"/>
    <w:pPr>
      <w:spacing w:after="120"/>
    </w:pPr>
  </w:style>
  <w:style w:type="paragraph" w:styleId="ab">
    <w:name w:val="Balloon Text"/>
    <w:basedOn w:val="a"/>
    <w:semiHidden/>
    <w:rsid w:val="00CD35E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659E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Document Map"/>
    <w:basedOn w:val="a"/>
    <w:semiHidden/>
    <w:rsid w:val="008B2AFC"/>
    <w:pPr>
      <w:shd w:val="clear" w:color="auto" w:fill="000080"/>
    </w:pPr>
    <w:rPr>
      <w:rFonts w:ascii="Tahoma" w:hAnsi="Tahoma" w:cs="Tahoma"/>
    </w:rPr>
  </w:style>
  <w:style w:type="paragraph" w:styleId="ad">
    <w:name w:val="footer"/>
    <w:basedOn w:val="a"/>
    <w:link w:val="ae"/>
    <w:uiPriority w:val="99"/>
    <w:rsid w:val="00B97710"/>
    <w:pPr>
      <w:tabs>
        <w:tab w:val="center" w:pos="4677"/>
        <w:tab w:val="right" w:pos="9355"/>
      </w:tabs>
    </w:pPr>
  </w:style>
  <w:style w:type="table" w:styleId="af">
    <w:name w:val="Table Grid"/>
    <w:basedOn w:val="a1"/>
    <w:rsid w:val="004B0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ижний колонтитул Знак"/>
    <w:link w:val="ad"/>
    <w:uiPriority w:val="99"/>
    <w:rsid w:val="00223463"/>
  </w:style>
  <w:style w:type="character" w:customStyle="1" w:styleId="a4">
    <w:name w:val="Верхний колонтитул Знак"/>
    <w:link w:val="a3"/>
    <w:uiPriority w:val="99"/>
    <w:rsid w:val="00223463"/>
  </w:style>
  <w:style w:type="paragraph" w:styleId="af0">
    <w:name w:val="List Paragraph"/>
    <w:basedOn w:val="a"/>
    <w:uiPriority w:val="34"/>
    <w:qFormat/>
    <w:rsid w:val="008F46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594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1594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C61594"/>
  </w:style>
  <w:style w:type="paragraph" w:styleId="a6">
    <w:name w:val="Body Text Indent"/>
    <w:basedOn w:val="a"/>
    <w:rsid w:val="00843EAC"/>
    <w:pPr>
      <w:ind w:firstLine="851"/>
      <w:jc w:val="both"/>
    </w:pPr>
    <w:rPr>
      <w:sz w:val="28"/>
      <w:szCs w:val="28"/>
    </w:rPr>
  </w:style>
  <w:style w:type="paragraph" w:customStyle="1" w:styleId="ConsPlusNormal">
    <w:name w:val="ConsPlusNormal"/>
    <w:rsid w:val="007B5F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40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Body Text 2"/>
    <w:basedOn w:val="a"/>
    <w:rsid w:val="00006D03"/>
    <w:pPr>
      <w:spacing w:after="120" w:line="480" w:lineRule="auto"/>
    </w:pPr>
  </w:style>
  <w:style w:type="paragraph" w:styleId="a7">
    <w:name w:val="No Spacing"/>
    <w:qFormat/>
    <w:rsid w:val="002D562C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rsid w:val="002D562C"/>
    <w:rPr>
      <w:color w:val="0000FF"/>
      <w:u w:val="single"/>
    </w:rPr>
  </w:style>
  <w:style w:type="paragraph" w:customStyle="1" w:styleId="a9">
    <w:name w:val="основной"/>
    <w:basedOn w:val="a"/>
    <w:rsid w:val="007C56E1"/>
    <w:pPr>
      <w:keepNext/>
      <w:overflowPunct/>
      <w:autoSpaceDE/>
      <w:autoSpaceDN/>
      <w:adjustRightInd/>
      <w:textAlignment w:val="auto"/>
    </w:pPr>
    <w:rPr>
      <w:sz w:val="24"/>
    </w:rPr>
  </w:style>
  <w:style w:type="paragraph" w:styleId="aa">
    <w:name w:val="Body Text"/>
    <w:basedOn w:val="a"/>
    <w:rsid w:val="007C56E1"/>
    <w:pPr>
      <w:spacing w:after="120"/>
    </w:pPr>
  </w:style>
  <w:style w:type="paragraph" w:styleId="ab">
    <w:name w:val="Balloon Text"/>
    <w:basedOn w:val="a"/>
    <w:semiHidden/>
    <w:rsid w:val="00CD35E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659E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Document Map"/>
    <w:basedOn w:val="a"/>
    <w:semiHidden/>
    <w:rsid w:val="008B2AFC"/>
    <w:pPr>
      <w:shd w:val="clear" w:color="auto" w:fill="000080"/>
    </w:pPr>
    <w:rPr>
      <w:rFonts w:ascii="Tahoma" w:hAnsi="Tahoma" w:cs="Tahoma"/>
    </w:rPr>
  </w:style>
  <w:style w:type="paragraph" w:styleId="ad">
    <w:name w:val="footer"/>
    <w:basedOn w:val="a"/>
    <w:link w:val="ae"/>
    <w:uiPriority w:val="99"/>
    <w:rsid w:val="00B97710"/>
    <w:pPr>
      <w:tabs>
        <w:tab w:val="center" w:pos="4677"/>
        <w:tab w:val="right" w:pos="9355"/>
      </w:tabs>
    </w:pPr>
  </w:style>
  <w:style w:type="table" w:styleId="af">
    <w:name w:val="Table Grid"/>
    <w:basedOn w:val="a1"/>
    <w:rsid w:val="004B0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ижний колонтитул Знак"/>
    <w:link w:val="ad"/>
    <w:uiPriority w:val="99"/>
    <w:rsid w:val="00223463"/>
  </w:style>
  <w:style w:type="character" w:customStyle="1" w:styleId="a4">
    <w:name w:val="Верхний колонтитул Знак"/>
    <w:link w:val="a3"/>
    <w:uiPriority w:val="99"/>
    <w:rsid w:val="00223463"/>
  </w:style>
  <w:style w:type="paragraph" w:styleId="af0">
    <w:name w:val="List Paragraph"/>
    <w:basedOn w:val="a"/>
    <w:uiPriority w:val="34"/>
    <w:qFormat/>
    <w:rsid w:val="008F46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Oaaeiiu\%3faoaiey\Aeaie%20iinoaiiaeaiey%20Aeaau%20oa%3f%3feoi%3feaeuiie%20aaieieno%3faoe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061DE-C197-4BDB-9C0F-8987F9FB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Aeaie iinoaiiaeaiey Aeaau oa??eoi?eaeuiie aaieieno?aoee.dot</Template>
  <TotalTime>45</TotalTime>
  <Pages>3</Pages>
  <Words>338</Words>
  <Characters>3581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Неизвестный</dc:creator>
  <cp:lastModifiedBy>Андрейченко Зоя Федоровна</cp:lastModifiedBy>
  <cp:revision>26</cp:revision>
  <cp:lastPrinted>2025-04-08T08:01:00Z</cp:lastPrinted>
  <dcterms:created xsi:type="dcterms:W3CDTF">2023-07-04T10:12:00Z</dcterms:created>
  <dcterms:modified xsi:type="dcterms:W3CDTF">2025-04-08T08:01:00Z</dcterms:modified>
</cp:coreProperties>
</file>